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ED1" w:rsidRDefault="00706ED1" w:rsidP="0006336E">
      <w:pPr>
        <w:pStyle w:val="KeinLeerraum"/>
        <w:tabs>
          <w:tab w:val="right" w:pos="9356"/>
        </w:tabs>
        <w:spacing w:before="200" w:line="276" w:lineRule="auto"/>
        <w:contextualSpacing/>
        <w:rPr>
          <w:rFonts w:ascii="Arial" w:eastAsiaTheme="majorEastAsia" w:hAnsi="Arial" w:cstheme="majorBidi"/>
          <w:b/>
          <w:spacing w:val="5"/>
          <w:kern w:val="28"/>
          <w:sz w:val="28"/>
          <w:szCs w:val="52"/>
        </w:rPr>
      </w:pPr>
      <w:r w:rsidRPr="00706ED1">
        <w:rPr>
          <w:rFonts w:ascii="Arial" w:eastAsiaTheme="majorEastAsia" w:hAnsi="Arial" w:cstheme="majorBidi"/>
          <w:b/>
          <w:spacing w:val="5"/>
          <w:kern w:val="28"/>
          <w:sz w:val="28"/>
          <w:szCs w:val="52"/>
        </w:rPr>
        <w:t xml:space="preserve">Shared genetic association of lung cancer and systemic lupus </w:t>
      </w:r>
      <w:r w:rsidR="0006336E">
        <w:rPr>
          <w:rFonts w:ascii="Arial" w:eastAsiaTheme="majorEastAsia" w:hAnsi="Arial" w:cstheme="majorBidi"/>
          <w:b/>
          <w:spacing w:val="5"/>
          <w:kern w:val="28"/>
          <w:sz w:val="28"/>
          <w:szCs w:val="52"/>
        </w:rPr>
        <w:br/>
      </w:r>
      <w:r w:rsidRPr="00706ED1">
        <w:rPr>
          <w:rFonts w:ascii="Arial" w:eastAsiaTheme="majorEastAsia" w:hAnsi="Arial" w:cstheme="majorBidi"/>
          <w:b/>
          <w:spacing w:val="5"/>
          <w:kern w:val="28"/>
          <w:sz w:val="28"/>
          <w:szCs w:val="52"/>
        </w:rPr>
        <w:t>erythematosus discovered in a gene set meta-analysis</w:t>
      </w:r>
    </w:p>
    <w:p w:rsidR="00AD06EA" w:rsidRDefault="0024502B" w:rsidP="0081108B">
      <w:pPr>
        <w:pStyle w:val="KeinLeerraum"/>
        <w:tabs>
          <w:tab w:val="right" w:pos="9356"/>
        </w:tabs>
        <w:spacing w:before="200" w:line="276" w:lineRule="auto"/>
        <w:contextualSpacing/>
      </w:pPr>
      <w:r w:rsidRPr="00CD0065">
        <w:rPr>
          <w:rFonts w:ascii="Arial" w:hAnsi="Arial" w:cs="Arial"/>
          <w:sz w:val="20"/>
          <w:szCs w:val="20"/>
        </w:rPr>
        <w:t>Albert Rosenberger</w:t>
      </w:r>
      <w:r w:rsidR="00CD0065" w:rsidRPr="00CD0065">
        <w:rPr>
          <w:rFonts w:ascii="Arial" w:hAnsi="Arial" w:cs="Arial"/>
          <w:sz w:val="20"/>
          <w:szCs w:val="20"/>
        </w:rPr>
        <w:t xml:space="preserve"> et al. </w:t>
      </w:r>
      <w:r w:rsidR="0081108B">
        <w:rPr>
          <w:rFonts w:ascii="Arial" w:hAnsi="Arial" w:cs="Arial"/>
          <w:sz w:val="20"/>
          <w:szCs w:val="20"/>
        </w:rPr>
        <w:tab/>
      </w:r>
      <w:r w:rsidR="00620714" w:rsidRPr="0081108B">
        <w:rPr>
          <w:b/>
        </w:rPr>
        <w:t>Supplementary Material</w:t>
      </w:r>
    </w:p>
    <w:p w:rsidR="0081108B" w:rsidRPr="0081108B" w:rsidRDefault="0081108B" w:rsidP="0081108B"/>
    <w:p w:rsidR="00620714" w:rsidRDefault="00620714" w:rsidP="0081108B">
      <w:pPr>
        <w:pStyle w:val="berschrift1"/>
        <w:jc w:val="center"/>
      </w:pPr>
      <w:r w:rsidRPr="00011879">
        <w:t>Study description</w:t>
      </w:r>
    </w:p>
    <w:p w:rsidR="007D2FD5" w:rsidRPr="007D2FD5" w:rsidRDefault="007D2FD5" w:rsidP="007D2FD5"/>
    <w:p w:rsidR="00620714" w:rsidRPr="0081108B" w:rsidRDefault="00620714" w:rsidP="0081108B">
      <w:pPr>
        <w:pStyle w:val="berschrift1"/>
      </w:pPr>
      <w:r w:rsidRPr="0081108B">
        <w:t>Studies under NCI umbrella</w:t>
      </w:r>
    </w:p>
    <w:p w:rsidR="00620714" w:rsidRPr="00011879" w:rsidRDefault="00620714" w:rsidP="00202104">
      <w:pPr>
        <w:autoSpaceDE w:val="0"/>
        <w:autoSpaceDN w:val="0"/>
        <w:adjustRightInd w:val="0"/>
        <w:spacing w:after="0"/>
        <w:rPr>
          <w:rFonts w:cs="Times New Roman"/>
          <w:color w:val="000000"/>
          <w:szCs w:val="20"/>
        </w:rPr>
      </w:pPr>
      <w:r w:rsidRPr="00011879">
        <w:rPr>
          <w:rFonts w:cs="Times New Roman"/>
          <w:color w:val="000000"/>
          <w:szCs w:val="20"/>
        </w:rPr>
        <w:t>Detailed characteristic of NCI studies is presented elsewhere</w:t>
      </w:r>
      <w:r w:rsidR="00DF18C9" w:rsidRPr="00011879">
        <w:rPr>
          <w:rFonts w:cs="Times New Roman"/>
          <w:color w:val="000000"/>
          <w:szCs w:val="20"/>
        </w:rPr>
        <w:fldChar w:fldCharType="begin"/>
      </w:r>
      <w:r w:rsidR="00216D98">
        <w:rPr>
          <w:rFonts w:cs="Times New Roman"/>
          <w:color w:val="000000"/>
          <w:szCs w:val="20"/>
        </w:rPr>
        <w:instrText xml:space="preserve"> ADDIN EN.CITE &lt;EndNote&gt;&lt;Cite&gt;&lt;Author&gt;Gazdar&lt;/Author&gt;&lt;Year&gt;2004&lt;/Year&gt;&lt;RecNum&gt;4177&lt;/RecNum&gt;&lt;DisplayText&gt;(1)&lt;/DisplayText&gt;&lt;record&gt;&lt;rec-number&gt;4177&lt;/rec-number&gt;&lt;foreign-keys&gt;&lt;key app="EN" db-id="a5s00fx5pxfed2edddpxwp5hx0pzsfpxvzva" timestamp="1417526321"&gt;4177&lt;/key&gt;&lt;/foreign-keys&gt;&lt;ref-type name="Journal Article"&gt;17&lt;/ref-type&gt;&lt;contributors&gt;&lt;authors&gt;&lt;author&gt;Gazdar, A. F.&lt;/author&gt;&lt;author&gt;Shigematsu, H.&lt;/author&gt;&lt;author&gt;Herz, J.&lt;/author&gt;&lt;author&gt;Minna, J. D.&lt;/author&gt;&lt;/authors&gt;&lt;/contributors&gt;&lt;auth-address&gt;Hamon Centre for Therapeutic Oncology Research, University of Texas Southwestern Medical Centre, Dallas, TX 75390, USA. adi.gazdar@utsouthwestern.edu&lt;/auth-address&gt;&lt;titles&gt;&lt;title&gt;Mutations and addiction to EGFR: the Achilles &amp;apos;heal&amp;apos; of lung cancers?&lt;/title&gt;&lt;secondary-title&gt;Trends Mol Med&lt;/secondary-title&gt;&lt;alt-title&gt;Trends in molecular medicine&lt;/alt-title&gt;&lt;/titles&gt;&lt;periodical&gt;&lt;full-title&gt;Trends Mol Med&lt;/full-title&gt;&lt;abbr-1&gt;Trends in molecular medicine&lt;/abbr-1&gt;&lt;/periodical&gt;&lt;alt-periodical&gt;&lt;full-title&gt;Trends Mol Med&lt;/full-title&gt;&lt;abbr-1&gt;Trends in molecular medicine&lt;/abbr-1&gt;&lt;/alt-periodical&gt;&lt;pages&gt;481-6&lt;/pages&gt;&lt;volume&gt;10&lt;/volume&gt;&lt;number&gt;10&lt;/number&gt;&lt;keywords&gt;&lt;keyword&gt;Adenocarcinoma/genetics&lt;/keyword&gt;&lt;keyword&gt;*Genes, erbB-1&lt;/keyword&gt;&lt;keyword&gt;Humans&lt;/keyword&gt;&lt;keyword&gt;Lung Neoplasms/*genetics&lt;/keyword&gt;&lt;keyword&gt;Models, Molecular&lt;/keyword&gt;&lt;keyword&gt;*Mutation&lt;/keyword&gt;&lt;/keywords&gt;&lt;dates&gt;&lt;year&gt;2004&lt;/year&gt;&lt;pub-dates&gt;&lt;date&gt;Oct&lt;/date&gt;&lt;/pub-dates&gt;&lt;/dates&gt;&lt;isbn&gt;1471-4914 (Print)&amp;#xD;1471-4914 (Linking)&lt;/isbn&gt;&lt;accession-num&gt;15464447&lt;/accession-num&gt;&lt;urls&gt;&lt;related-urls&gt;&lt;url&gt;http://www.ncbi.nlm.nih.gov/pubmed/15464447&lt;/url&gt;&lt;/related-urls&gt;&lt;/urls&gt;&lt;electronic-resource-num&gt;10.1016/j.molmed.2004.08.008&lt;/electronic-resource-num&gt;&lt;/record&gt;&lt;/Cite&gt;&lt;/EndNote&gt;</w:instrText>
      </w:r>
      <w:r w:rsidR="00DF18C9" w:rsidRPr="00011879">
        <w:rPr>
          <w:rFonts w:cs="Times New Roman"/>
          <w:color w:val="000000"/>
          <w:szCs w:val="20"/>
        </w:rPr>
        <w:fldChar w:fldCharType="separate"/>
      </w:r>
      <w:r w:rsidR="00216D98">
        <w:rPr>
          <w:rFonts w:cs="Times New Roman"/>
          <w:noProof/>
          <w:color w:val="000000"/>
          <w:szCs w:val="20"/>
        </w:rPr>
        <w:t>(</w:t>
      </w:r>
      <w:hyperlink w:anchor="_ENREF_1" w:tooltip="Gazdar, 2004 #4177" w:history="1">
        <w:r w:rsidR="003062E0">
          <w:rPr>
            <w:rFonts w:cs="Times New Roman"/>
            <w:noProof/>
            <w:color w:val="000000"/>
            <w:szCs w:val="20"/>
          </w:rPr>
          <w:t>1</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Briefly it includes samples from studies:</w:t>
      </w:r>
    </w:p>
    <w:p w:rsidR="00620714" w:rsidRPr="00011879" w:rsidRDefault="00620714" w:rsidP="00202104">
      <w:pPr>
        <w:autoSpaceDE w:val="0"/>
        <w:autoSpaceDN w:val="0"/>
        <w:adjustRightInd w:val="0"/>
        <w:spacing w:after="0"/>
        <w:rPr>
          <w:rFonts w:cs="Times New Roman"/>
          <w:color w:val="000000"/>
          <w:szCs w:val="20"/>
        </w:rPr>
      </w:pPr>
    </w:p>
    <w:p w:rsidR="00620714" w:rsidRPr="00011879" w:rsidRDefault="00620714" w:rsidP="00202104">
      <w:pPr>
        <w:pStyle w:val="Listenabsatz"/>
        <w:numPr>
          <w:ilvl w:val="0"/>
          <w:numId w:val="1"/>
        </w:numPr>
        <w:autoSpaceDE w:val="0"/>
        <w:autoSpaceDN w:val="0"/>
        <w:adjustRightInd w:val="0"/>
        <w:spacing w:after="0"/>
        <w:rPr>
          <w:rFonts w:cs="Times New Roman"/>
          <w:color w:val="000000"/>
          <w:szCs w:val="20"/>
        </w:rPr>
      </w:pPr>
      <w:r w:rsidRPr="00011879">
        <w:rPr>
          <w:rFonts w:cs="Times New Roman"/>
          <w:color w:val="000000"/>
          <w:szCs w:val="20"/>
        </w:rPr>
        <w:t>The Environment and Genetics in Lung cancer Etiology (EAGLE) is a population-based case-control study including 2,100 lung cancer cases and 2,120 healthy controls enrolled in Italy b</w:t>
      </w:r>
      <w:r w:rsidRPr="00011879">
        <w:rPr>
          <w:rFonts w:cs="Times New Roman"/>
          <w:color w:val="000000"/>
          <w:szCs w:val="20"/>
        </w:rPr>
        <w:t>e</w:t>
      </w:r>
      <w:r w:rsidRPr="00011879">
        <w:rPr>
          <w:rFonts w:cs="Times New Roman"/>
          <w:color w:val="000000"/>
          <w:szCs w:val="20"/>
        </w:rPr>
        <w:t>tween 2002 and 2005</w:t>
      </w:r>
      <w:r w:rsidR="00196DF8">
        <w:rPr>
          <w:rFonts w:cs="Times New Roman"/>
          <w:color w:val="000000"/>
          <w:szCs w:val="20"/>
        </w:rPr>
        <w:t xml:space="preserve"> </w:t>
      </w:r>
      <w:r w:rsidR="00DF18C9" w:rsidRPr="00011879">
        <w:rPr>
          <w:rFonts w:cs="Times New Roman"/>
          <w:color w:val="000000"/>
          <w:szCs w:val="20"/>
        </w:rPr>
        <w:fldChar w:fldCharType="begin">
          <w:fldData xml:space="preserve">PEVuZE5vdGU+PENpdGU+PEF1dGhvcj5MYW5kaTwvQXV0aG9yPjxZZWFyPjIwMDg8L1llYXI+PFJl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PEVuZE5vdGU+PENpdGU+PEF1dGhvcj5MYW5kaTwvQXV0aG9yPjxZZWFyPjIwMDg8L1llYXI+PFJl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2" w:tooltip="Landi, 2008 #4230" w:history="1">
        <w:r w:rsidR="003062E0">
          <w:rPr>
            <w:rFonts w:cs="Times New Roman"/>
            <w:noProof/>
            <w:color w:val="000000"/>
            <w:szCs w:val="20"/>
          </w:rPr>
          <w:t>2</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w:t>
      </w:r>
    </w:p>
    <w:p w:rsidR="00620714" w:rsidRPr="00011879" w:rsidRDefault="00620714" w:rsidP="00202104">
      <w:pPr>
        <w:pStyle w:val="Listenabsatz"/>
        <w:numPr>
          <w:ilvl w:val="0"/>
          <w:numId w:val="1"/>
        </w:numPr>
        <w:autoSpaceDE w:val="0"/>
        <w:autoSpaceDN w:val="0"/>
        <w:adjustRightInd w:val="0"/>
        <w:spacing w:after="0"/>
        <w:rPr>
          <w:rFonts w:cs="Times New Roman"/>
          <w:color w:val="000000"/>
          <w:szCs w:val="20"/>
        </w:rPr>
      </w:pPr>
      <w:r w:rsidRPr="00011879">
        <w:rPr>
          <w:rFonts w:cs="Times New Roman"/>
          <w:color w:val="000000"/>
          <w:szCs w:val="20"/>
        </w:rPr>
        <w:t>The Alpha-Tocopherol, Beta-Carotene Cancer Prevention Study (ATBC) is a randomized primary prevention trial including 29,133 male smokers enrolled in Finland between 1985 and 1993</w:t>
      </w:r>
      <w:r w:rsidR="001B4C7F" w:rsidRPr="00011879">
        <w:rPr>
          <w:rFonts w:cs="Times New Roman"/>
          <w:color w:val="000000"/>
          <w:szCs w:val="20"/>
        </w:rPr>
        <w:fldChar w:fldCharType="begin">
          <w:fldData xml:space="preserve">KFdlcm5lci1IZWlzZW5iZXJnLUluc3RpdHV0KSwgTXVuY2hlbiwgR2VybWFueS4mI3hEO0NhdmVu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PEVuZE5vdGU+PENpdGU+PEF1dGhvcj5LYXRhamEtVHVvbW9sYTwvQXV0aG9yPjxZZWFyPjIwMTA8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==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216D98">
        <w:rPr>
          <w:rFonts w:cs="Times New Roman"/>
          <w:color w:val="000000"/>
          <w:szCs w:val="20"/>
        </w:rPr>
        <w:fldChar w:fldCharType="begin">
          <w:fldData xml:space="preserve">YXV0aG9yPjxhdXRob3I+R3dlbmxhbiwgQy48L2F1dGhvcj48YXV0aG9yPkd3aWxsaWFtLCBDLiBC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==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216D98">
        <w:rPr>
          <w:rFonts w:cs="Times New Roman"/>
          <w:color w:val="000000"/>
          <w:szCs w:val="20"/>
        </w:rPr>
        <w:fldChar w:fldCharType="begin">
          <w:fldData xml:space="preserve">cj48YXV0aG9yPlJpdHNjaCwgRS48L2F1dGhvcj48YXV0aG9yPlJpdSwgSS48L2F1dGhvcj48YXV0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==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216D98">
        <w:rPr>
          <w:rFonts w:cs="Times New Roman"/>
          <w:color w:val="000000"/>
          <w:szCs w:val="20"/>
        </w:rPr>
        <w:fldChar w:fldCharType="begin">
          <w:fldData xml:space="preserve">KFdlcm5lci1IZWlzZW5iZXJnLUluc3RpdHV0KSwgTXVuY2hlbiwgR2VybWFueS4mI3hEO0NhdmVu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3" w:tooltip="Kataja-Tuomola, 2010 #4231" w:history="1">
        <w:r w:rsidR="003062E0">
          <w:rPr>
            <w:rFonts w:cs="Times New Roman"/>
            <w:noProof/>
            <w:color w:val="000000"/>
            <w:szCs w:val="20"/>
          </w:rPr>
          <w:t>3-5</w:t>
        </w:r>
      </w:hyperlink>
      <w:r w:rsidR="00216D98">
        <w:rPr>
          <w:rFonts w:cs="Times New Roman"/>
          <w:noProof/>
          <w:color w:val="000000"/>
          <w:szCs w:val="20"/>
        </w:rPr>
        <w:t>)</w:t>
      </w:r>
      <w:r w:rsidR="001B4C7F" w:rsidRPr="00011879">
        <w:rPr>
          <w:rFonts w:cs="Times New Roman"/>
          <w:color w:val="000000"/>
          <w:szCs w:val="20"/>
        </w:rPr>
        <w:fldChar w:fldCharType="end"/>
      </w:r>
      <w:r w:rsidRPr="00011879">
        <w:rPr>
          <w:rFonts w:cs="Times New Roman"/>
          <w:color w:val="000000"/>
          <w:szCs w:val="20"/>
        </w:rPr>
        <w:t>.</w:t>
      </w:r>
    </w:p>
    <w:p w:rsidR="00620714" w:rsidRPr="00011879" w:rsidRDefault="00620714" w:rsidP="00202104">
      <w:pPr>
        <w:pStyle w:val="Listenabsatz"/>
        <w:numPr>
          <w:ilvl w:val="0"/>
          <w:numId w:val="1"/>
        </w:numPr>
        <w:autoSpaceDE w:val="0"/>
        <w:autoSpaceDN w:val="0"/>
        <w:adjustRightInd w:val="0"/>
        <w:spacing w:after="0"/>
        <w:rPr>
          <w:rFonts w:cs="Times New Roman"/>
          <w:color w:val="000000"/>
          <w:szCs w:val="20"/>
        </w:rPr>
      </w:pPr>
      <w:r w:rsidRPr="00011879">
        <w:rPr>
          <w:rFonts w:cs="Times New Roman"/>
          <w:color w:val="000000"/>
          <w:szCs w:val="20"/>
        </w:rPr>
        <w:t>The Prostate, Lung, Colon, Ovary Screening Trial (PLCO) is a randomized trial including 150,000 individuals enrolled in ten U.S. study centers between 1992 and 2001</w:t>
      </w:r>
      <w:r w:rsidR="00DF18C9" w:rsidRPr="00011879">
        <w:rPr>
          <w:rFonts w:cs="Times New Roman"/>
          <w:color w:val="000000"/>
          <w:szCs w:val="20"/>
        </w:rPr>
        <w:fldChar w:fldCharType="begin">
          <w:fldData xml:space="preserve">PEVuZE5vdGU+PENpdGU+PEF1dGhvcj5IYXllczwvQXV0aG9yPjxZZWFyPjIwMDU8L1llYXI+PFJl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=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PEVuZE5vdGU+PENpdGU+PEF1dGhvcj5IYXllczwvQXV0aG9yPjxZZWFyPjIwMDU8L1llYXI+PFJl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=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6" w:tooltip="Hayes, 2005 #4242" w:history="1">
        <w:r w:rsidR="003062E0">
          <w:rPr>
            <w:rFonts w:cs="Times New Roman"/>
            <w:noProof/>
            <w:color w:val="000000"/>
            <w:szCs w:val="20"/>
          </w:rPr>
          <w:t>6</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w:t>
      </w:r>
    </w:p>
    <w:p w:rsidR="00620714" w:rsidRPr="00011879" w:rsidRDefault="00620714" w:rsidP="00202104">
      <w:pPr>
        <w:pStyle w:val="Listenabsatz"/>
        <w:numPr>
          <w:ilvl w:val="0"/>
          <w:numId w:val="1"/>
        </w:numPr>
        <w:autoSpaceDE w:val="0"/>
        <w:autoSpaceDN w:val="0"/>
        <w:adjustRightInd w:val="0"/>
        <w:spacing w:after="0"/>
        <w:rPr>
          <w:rFonts w:cs="Times New Roman"/>
          <w:color w:val="000000"/>
          <w:szCs w:val="20"/>
        </w:rPr>
      </w:pPr>
      <w:r w:rsidRPr="00011879">
        <w:rPr>
          <w:rFonts w:cs="Times New Roman"/>
          <w:color w:val="000000"/>
          <w:szCs w:val="20"/>
        </w:rPr>
        <w:t>The Cancer Prevention Study II Nutrition Cohort (CPS-II) is a cohort study including over 183,000 subjects enrolled by the American Cancer Society between 1992 and 2001 across all U.S. states</w:t>
      </w:r>
      <w:r w:rsidR="00196DF8">
        <w:rPr>
          <w:rFonts w:cs="Times New Roman"/>
          <w:color w:val="000000"/>
          <w:szCs w:val="20"/>
        </w:rPr>
        <w:t xml:space="preserve"> </w:t>
      </w:r>
      <w:r w:rsidR="001B4C7F" w:rsidRPr="00011879">
        <w:rPr>
          <w:rFonts w:cs="Times New Roman"/>
          <w:color w:val="000000"/>
          <w:szCs w:val="20"/>
        </w:rPr>
        <w:fldChar w:fldCharType="begin">
          <w:fldData xml:space="preserve">PEVuZE5vdGU+PENpdGU+PEF1dGhvcj5DYWxsZTwvQXV0aG9yPjxZZWFyPjIwMDI8L1llYXI+PFJl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PEVuZE5vdGU+PENpdGU+PEF1dGhvcj5DYWxsZTwvQXV0aG9yPjxZZWFyPjIwMDI8L1llYXI+PFJl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5" w:tooltip="Landi, 2009 #3700" w:history="1">
        <w:r w:rsidR="003062E0">
          <w:rPr>
            <w:rFonts w:cs="Times New Roman"/>
            <w:noProof/>
            <w:color w:val="000000"/>
            <w:szCs w:val="20"/>
          </w:rPr>
          <w:t>5</w:t>
        </w:r>
      </w:hyperlink>
      <w:r w:rsidR="00216D98">
        <w:rPr>
          <w:rFonts w:cs="Times New Roman"/>
          <w:noProof/>
          <w:color w:val="000000"/>
          <w:szCs w:val="20"/>
        </w:rPr>
        <w:t xml:space="preserve">, </w:t>
      </w:r>
      <w:hyperlink w:anchor="_ENREF_7" w:tooltip="Calle, 2002 #4239" w:history="1">
        <w:r w:rsidR="003062E0">
          <w:rPr>
            <w:rFonts w:cs="Times New Roman"/>
            <w:noProof/>
            <w:color w:val="000000"/>
            <w:szCs w:val="20"/>
          </w:rPr>
          <w:t>7</w:t>
        </w:r>
      </w:hyperlink>
      <w:r w:rsidR="00216D98">
        <w:rPr>
          <w:rFonts w:cs="Times New Roman"/>
          <w:noProof/>
          <w:color w:val="000000"/>
          <w:szCs w:val="20"/>
        </w:rPr>
        <w:t>)</w:t>
      </w:r>
      <w:r w:rsidR="001B4C7F" w:rsidRPr="00011879">
        <w:rPr>
          <w:rFonts w:cs="Times New Roman"/>
          <w:color w:val="000000"/>
          <w:szCs w:val="20"/>
        </w:rPr>
        <w:fldChar w:fldCharType="end"/>
      </w:r>
      <w:r w:rsidRPr="00011879">
        <w:rPr>
          <w:rFonts w:cs="Times New Roman"/>
          <w:color w:val="000000"/>
          <w:szCs w:val="20"/>
        </w:rPr>
        <w:t>.</w:t>
      </w:r>
    </w:p>
    <w:p w:rsidR="00620714" w:rsidRPr="00011879" w:rsidRDefault="00620714" w:rsidP="00202104">
      <w:pPr>
        <w:spacing w:before="200"/>
        <w:rPr>
          <w:rFonts w:cs="Times New Roman"/>
          <w:color w:val="000000"/>
          <w:szCs w:val="20"/>
        </w:rPr>
      </w:pPr>
      <w:r w:rsidRPr="00011879">
        <w:rPr>
          <w:rFonts w:cs="Times New Roman"/>
          <w:color w:val="000000"/>
          <w:szCs w:val="20"/>
        </w:rPr>
        <w:t xml:space="preserve">The lung cancer diagnosis in the NCI GWAS was based on clinical criteria and confirmed by pathology reports from surgery, biopsy or cytology samples in approximately 95% of cases and on clinical history and imaging for the remaining 5%. Tumor histology was coded according to the International Classification of Disease fir Oncology (ICD-O). Overall, between 10% and 50% of all diagnosis from the NCI GWAS were centrally reviewed by expert lung pathologies from NCI. For the histology analysis the following codes were used - </w:t>
      </w:r>
      <w:r w:rsidRPr="00011879">
        <w:rPr>
          <w:rFonts w:cs="Times New Roman"/>
          <w:color w:val="241F20"/>
          <w:szCs w:val="20"/>
        </w:rPr>
        <w:t xml:space="preserve">non small cell carcinoma: adenocarcinoma (8140, 8251, 8255, 8260, 8310, 8323, 8480, 8481, and 8570), </w:t>
      </w:r>
      <w:proofErr w:type="spellStart"/>
      <w:r w:rsidRPr="00011879">
        <w:rPr>
          <w:rFonts w:cs="Times New Roman"/>
          <w:color w:val="241F20"/>
          <w:szCs w:val="20"/>
        </w:rPr>
        <w:t>bronchioloalveolar</w:t>
      </w:r>
      <w:proofErr w:type="spellEnd"/>
      <w:r w:rsidRPr="00011879">
        <w:rPr>
          <w:rFonts w:cs="Times New Roman"/>
          <w:color w:val="241F20"/>
          <w:szCs w:val="20"/>
        </w:rPr>
        <w:t xml:space="preserve"> carcinoma (8250, 8252, and 8253), large cell carcinoma (8012 and 8031), squamous cell carcinoma (8052, 8070, 8071, 8072, 8073, and 8074), and other non-small cell carcinoma (ONSCLC) (8010, 8020, 8022, 8032, 8033, 8046, 8050, 8490, 8550, and 8560); </w:t>
      </w:r>
      <w:r w:rsidRPr="00011879">
        <w:rPr>
          <w:rFonts w:cs="Times New Roman"/>
          <w:color w:val="000000"/>
          <w:szCs w:val="20"/>
        </w:rPr>
        <w:t>small cell ca</w:t>
      </w:r>
      <w:r w:rsidRPr="00011879">
        <w:rPr>
          <w:rFonts w:cs="Times New Roman"/>
          <w:color w:val="000000"/>
          <w:szCs w:val="20"/>
        </w:rPr>
        <w:t>r</w:t>
      </w:r>
      <w:r w:rsidRPr="00011879">
        <w:rPr>
          <w:rFonts w:cs="Times New Roman"/>
          <w:color w:val="000000"/>
          <w:szCs w:val="20"/>
        </w:rPr>
        <w:t xml:space="preserve">cinoma: (NOS 804 8041/3): 8042/3 oat cell carcinoma, 8043/3 small cell carcinoma, fusiform cell, 8044/3 Small cell carcinoma, intermediate cell, 8045/3, combined small cell carcinoma. </w:t>
      </w:r>
    </w:p>
    <w:p w:rsidR="00620714" w:rsidRPr="0081108B" w:rsidRDefault="00081C40" w:rsidP="0081108B">
      <w:pPr>
        <w:pStyle w:val="berschrift1"/>
      </w:pPr>
      <w:r w:rsidRPr="0081108B">
        <w:t>C</w:t>
      </w:r>
      <w:r w:rsidR="00620714" w:rsidRPr="0081108B">
        <w:t xml:space="preserve">entral Europe </w:t>
      </w:r>
      <w:r w:rsidRPr="0081108B">
        <w:t>s</w:t>
      </w:r>
      <w:r w:rsidR="00620714" w:rsidRPr="0081108B">
        <w:t xml:space="preserve">tudy </w:t>
      </w:r>
    </w:p>
    <w:p w:rsidR="00620714" w:rsidRPr="00011879" w:rsidRDefault="009C0159" w:rsidP="00202104">
      <w:pPr>
        <w:rPr>
          <w:rFonts w:cs="Times New Roman"/>
          <w:szCs w:val="20"/>
        </w:rPr>
      </w:pPr>
      <w:r w:rsidRPr="00011879">
        <w:rPr>
          <w:rFonts w:cs="Times New Roman"/>
          <w:color w:val="000000"/>
          <w:szCs w:val="20"/>
        </w:rPr>
        <w:t>T</w:t>
      </w:r>
      <w:r w:rsidR="00620714" w:rsidRPr="00011879">
        <w:rPr>
          <w:rFonts w:cs="Times New Roman"/>
          <w:color w:val="000000"/>
          <w:szCs w:val="20"/>
        </w:rPr>
        <w:t xml:space="preserve">he Central Europe </w:t>
      </w:r>
      <w:r w:rsidRPr="00011879">
        <w:rPr>
          <w:rFonts w:cs="Times New Roman"/>
          <w:color w:val="000000"/>
          <w:szCs w:val="20"/>
        </w:rPr>
        <w:t xml:space="preserve">Study is a </w:t>
      </w:r>
      <w:r w:rsidR="00620714" w:rsidRPr="00011879">
        <w:rPr>
          <w:rFonts w:cs="Times New Roman"/>
          <w:color w:val="000000"/>
          <w:szCs w:val="20"/>
        </w:rPr>
        <w:t>multicenter hospital-based case-control</w:t>
      </w:r>
      <w:r w:rsidRPr="00011879">
        <w:rPr>
          <w:rFonts w:cs="Times New Roman"/>
          <w:color w:val="000000"/>
          <w:szCs w:val="20"/>
        </w:rPr>
        <w:t xml:space="preserve"> study</w:t>
      </w:r>
      <w:r w:rsidR="00196DF8">
        <w:rPr>
          <w:rFonts w:cs="Times New Roman"/>
          <w:color w:val="000000"/>
          <w:szCs w:val="20"/>
        </w:rPr>
        <w:t xml:space="preserve"> </w:t>
      </w:r>
      <w:r w:rsidR="001B4C7F" w:rsidRPr="00011879">
        <w:rPr>
          <w:rFonts w:cs="Times New Roman"/>
          <w:color w:val="000000"/>
          <w:szCs w:val="20"/>
        </w:rPr>
        <w:fldChar w:fldCharType="begin">
          <w:fldData xml:space="preserve">PEVuZE5vdGU+PENpdGU+PEF1dGhvcj5NY0theTwvQXV0aG9yPjxZZWFyPjIwMDg8L1llYXI+PFJl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PEVuZE5vdGU+PENpdGU+PEF1dGhvcj5NY0theTwvQXV0aG9yPjxZZWFyPjIwMDg8L1llYXI+PFJl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8" w:tooltip="McKay, 2008 #350" w:history="1">
        <w:r w:rsidR="003062E0">
          <w:rPr>
            <w:rFonts w:cs="Times New Roman"/>
            <w:noProof/>
            <w:color w:val="000000"/>
            <w:szCs w:val="20"/>
          </w:rPr>
          <w:t>8-10</w:t>
        </w:r>
      </w:hyperlink>
      <w:r w:rsidR="00216D98">
        <w:rPr>
          <w:rFonts w:cs="Times New Roman"/>
          <w:noProof/>
          <w:color w:val="000000"/>
          <w:szCs w:val="20"/>
        </w:rPr>
        <w:t>)</w:t>
      </w:r>
      <w:r w:rsidR="001B4C7F" w:rsidRPr="00011879">
        <w:rPr>
          <w:rFonts w:cs="Times New Roman"/>
          <w:color w:val="000000"/>
          <w:szCs w:val="20"/>
        </w:rPr>
        <w:fldChar w:fldCharType="end"/>
      </w:r>
      <w:r w:rsidR="00620714" w:rsidRPr="00011879">
        <w:rPr>
          <w:rFonts w:cs="Times New Roman"/>
          <w:color w:val="000000"/>
          <w:szCs w:val="20"/>
        </w:rPr>
        <w:t>.</w:t>
      </w:r>
      <w:r w:rsidR="006E2B7E" w:rsidRPr="00011879">
        <w:rPr>
          <w:rFonts w:cs="Times New Roman"/>
          <w:color w:val="000000"/>
          <w:szCs w:val="20"/>
        </w:rPr>
        <w:t xml:space="preserve"> </w:t>
      </w:r>
      <w:r w:rsidR="00620714" w:rsidRPr="00011879">
        <w:rPr>
          <w:rFonts w:cs="Times New Roman"/>
          <w:szCs w:val="20"/>
        </w:rPr>
        <w:t xml:space="preserve">The diagnosis of lung cancer for all studies was established based on clinical criteria and confirmed by pathology reports from surgery, biopsy or cytology samples. The International Classification of Diseases for Oncology (ICD-O) was used. No information on histology was available for the case-control lung cancer study from Estonia. Therefore Estonia study did not contribute to the histology subgroup analysis. </w:t>
      </w:r>
    </w:p>
    <w:p w:rsidR="00620714" w:rsidRPr="0081108B" w:rsidRDefault="0008096A" w:rsidP="0081108B">
      <w:pPr>
        <w:pStyle w:val="berschrift1"/>
      </w:pPr>
      <w:r>
        <w:t>Toronto</w:t>
      </w:r>
      <w:r w:rsidR="00620714" w:rsidRPr="0081108B">
        <w:t xml:space="preserve"> study </w:t>
      </w:r>
    </w:p>
    <w:p w:rsidR="00620714" w:rsidRPr="00011879" w:rsidRDefault="00620714" w:rsidP="00202104">
      <w:pPr>
        <w:rPr>
          <w:rFonts w:cs="Times New Roman"/>
          <w:color w:val="000000"/>
          <w:szCs w:val="20"/>
        </w:rPr>
      </w:pPr>
      <w:r w:rsidRPr="00011879">
        <w:rPr>
          <w:rFonts w:cs="Times New Roman"/>
          <w:color w:val="000000"/>
          <w:szCs w:val="20"/>
        </w:rPr>
        <w:t>The Toronto study was conducted in the Great Toronto Area between 1997 and 2002</w:t>
      </w:r>
      <w:r w:rsidR="00196DF8">
        <w:rPr>
          <w:rFonts w:cs="Times New Roman"/>
          <w:color w:val="000000"/>
          <w:szCs w:val="20"/>
        </w:rPr>
        <w:t xml:space="preserve"> </w:t>
      </w:r>
      <w:r w:rsidR="00DF18C9" w:rsidRPr="00011879">
        <w:rPr>
          <w:rFonts w:cs="Times New Roman"/>
          <w:color w:val="000000"/>
          <w:szCs w:val="20"/>
        </w:rPr>
        <w:fldChar w:fldCharType="begin">
          <w:fldData xml:space="preserve">PEVuZE5vdGU+PENpdGU+PEF1dGhvcj5IdW5nPC9BdXRob3I+PFllYXI+MjAwODwvWWVhcj48UmVj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PEVuZE5vdGU+PENpdGU+PEF1dGhvcj5IdW5nPC9BdXRob3I+PFllYXI+MjAwODwvWWVhcj48UmVj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11" w:tooltip="Hung, 2008 #302" w:history="1">
        <w:r w:rsidR="003062E0">
          <w:rPr>
            <w:rFonts w:cs="Times New Roman"/>
            <w:noProof/>
            <w:color w:val="000000"/>
            <w:szCs w:val="20"/>
          </w:rPr>
          <w:t>11</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Cases were recruited at the hospitals in the network of University of Toronto and Lunenfeld</w:t>
      </w:r>
      <w:r w:rsidR="0008096A">
        <w:rPr>
          <w:rFonts w:cs="Times New Roman"/>
          <w:color w:val="000000"/>
          <w:szCs w:val="20"/>
        </w:rPr>
        <w:t>-</w:t>
      </w:r>
      <w:proofErr w:type="spellStart"/>
      <w:r w:rsidR="0008096A">
        <w:rPr>
          <w:rFonts w:cs="Times New Roman"/>
          <w:color w:val="000000"/>
          <w:szCs w:val="20"/>
        </w:rPr>
        <w:t>Tanenberg</w:t>
      </w:r>
      <w:proofErr w:type="spellEnd"/>
      <w:r w:rsidRPr="00011879">
        <w:rPr>
          <w:rFonts w:cs="Times New Roman"/>
          <w:color w:val="000000"/>
          <w:szCs w:val="20"/>
        </w:rPr>
        <w:t xml:space="preserve"> Research Inst</w:t>
      </w:r>
      <w:r w:rsidRPr="00011879">
        <w:rPr>
          <w:rFonts w:cs="Times New Roman"/>
          <w:color w:val="000000"/>
          <w:szCs w:val="20"/>
        </w:rPr>
        <w:t>i</w:t>
      </w:r>
      <w:r w:rsidRPr="00011879">
        <w:rPr>
          <w:rFonts w:cs="Times New Roman"/>
          <w:color w:val="000000"/>
          <w:szCs w:val="20"/>
        </w:rPr>
        <w:t>tute</w:t>
      </w:r>
      <w:r w:rsidR="0008096A">
        <w:rPr>
          <w:rFonts w:cs="Times New Roman"/>
          <w:color w:val="000000"/>
          <w:szCs w:val="20"/>
        </w:rPr>
        <w:t xml:space="preserve"> (LTRI)</w:t>
      </w:r>
      <w:r w:rsidRPr="00011879">
        <w:rPr>
          <w:rFonts w:cs="Times New Roman"/>
          <w:color w:val="000000"/>
          <w:szCs w:val="20"/>
        </w:rPr>
        <w:t>. At the time of recruitment in the clinical setting, provisional diagnoses of lung carcinoma were first assigned based on clinical criteria. Diagnoses for all cases included were histologically confirmed by the reference pathologist who is a specialist in pulmonary pathology, based on review of pathology reports from surgery, biopsy or cytology samples in 100% of cases. Diagnostic classification was done initially according to ICD-9, ICD-10, and ICD for oncology-2, and subsequently converted to ICD-O-3. Tumors were grouped into the major categories included in this analysis according to primary cancer type based on the ICD-3 definitions. Controls were randomly selected from individual visiting family medicine clinics and Ministry of Finance Municipal Tax Tapes. All subjects were interviewed using a standard questio</w:t>
      </w:r>
      <w:r w:rsidRPr="00011879">
        <w:rPr>
          <w:rFonts w:cs="Times New Roman"/>
          <w:color w:val="000000"/>
          <w:szCs w:val="20"/>
        </w:rPr>
        <w:t>n</w:t>
      </w:r>
      <w:r w:rsidRPr="00011879">
        <w:rPr>
          <w:rFonts w:cs="Times New Roman"/>
          <w:color w:val="000000"/>
          <w:szCs w:val="20"/>
        </w:rPr>
        <w:t xml:space="preserve">naire and information on lifestyle risk factors, occupational </w:t>
      </w:r>
      <w:r w:rsidR="00196DF8" w:rsidRPr="00011879">
        <w:rPr>
          <w:rFonts w:cs="Times New Roman"/>
          <w:color w:val="000000"/>
          <w:szCs w:val="20"/>
        </w:rPr>
        <w:t>history;</w:t>
      </w:r>
      <w:r w:rsidRPr="00011879">
        <w:rPr>
          <w:rFonts w:cs="Times New Roman"/>
          <w:color w:val="000000"/>
          <w:szCs w:val="20"/>
        </w:rPr>
        <w:t xml:space="preserve"> medical and family history was collec</w:t>
      </w:r>
      <w:r w:rsidRPr="00011879">
        <w:rPr>
          <w:rFonts w:cs="Times New Roman"/>
          <w:color w:val="000000"/>
          <w:szCs w:val="20"/>
        </w:rPr>
        <w:t>t</w:t>
      </w:r>
      <w:r w:rsidRPr="00011879">
        <w:rPr>
          <w:rFonts w:cs="Times New Roman"/>
          <w:color w:val="000000"/>
          <w:szCs w:val="20"/>
        </w:rPr>
        <w:t>ed. Blood samples were collected from more than 85% of the subjects.</w:t>
      </w:r>
    </w:p>
    <w:p w:rsidR="00620714" w:rsidRPr="0081108B" w:rsidRDefault="00620714" w:rsidP="0081108B">
      <w:pPr>
        <w:pStyle w:val="berschrift1"/>
      </w:pPr>
      <w:proofErr w:type="gramStart"/>
      <w:r w:rsidRPr="0081108B">
        <w:lastRenderedPageBreak/>
        <w:t>deCODE</w:t>
      </w:r>
      <w:proofErr w:type="gramEnd"/>
      <w:r w:rsidRPr="0081108B">
        <w:t xml:space="preserve"> Genetics </w:t>
      </w:r>
    </w:p>
    <w:p w:rsidR="00620714" w:rsidRPr="00011879" w:rsidRDefault="00620714" w:rsidP="00202104">
      <w:pPr>
        <w:rPr>
          <w:rFonts w:cs="Times New Roman"/>
          <w:color w:val="000000"/>
          <w:szCs w:val="20"/>
        </w:rPr>
      </w:pPr>
      <w:r w:rsidRPr="00011879">
        <w:rPr>
          <w:rFonts w:cs="Times New Roman"/>
          <w:color w:val="000000"/>
          <w:szCs w:val="20"/>
        </w:rPr>
        <w:t>The Icelandic lung cancer study population has been described previously</w:t>
      </w:r>
      <w:r w:rsidR="00196DF8">
        <w:rPr>
          <w:rFonts w:cs="Times New Roman"/>
          <w:color w:val="000000"/>
          <w:szCs w:val="20"/>
        </w:rPr>
        <w:t xml:space="preserve"> </w:t>
      </w:r>
      <w:r w:rsidR="00DF18C9" w:rsidRPr="00011879">
        <w:rPr>
          <w:rFonts w:cs="Times New Roman"/>
          <w:color w:val="000000"/>
          <w:szCs w:val="20"/>
        </w:rPr>
        <w:fldChar w:fldCharType="begin">
          <w:fldData xml:space="preserve">PEVuZE5vdGU+PENpdGU+PEF1dGhvcj5SYWZuYXI8L0F1dGhvcj48WWVhcj4yMDExPC9ZZWFyPjxS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PEVuZE5vdGU+PENpdGU+PEF1dGhvcj5SYWZuYXI8L0F1dGhvcj48WWVhcj4yMDExPC9ZZWFyPjxS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12" w:tooltip="Rafnar, 2011 #378" w:history="1">
        <w:r w:rsidR="003062E0">
          <w:rPr>
            <w:rFonts w:cs="Times New Roman"/>
            <w:noProof/>
            <w:color w:val="000000"/>
            <w:szCs w:val="20"/>
          </w:rPr>
          <w:t>12</w:t>
        </w:r>
      </w:hyperlink>
      <w:r w:rsidR="00216D98">
        <w:rPr>
          <w:rFonts w:cs="Times New Roman"/>
          <w:noProof/>
          <w:color w:val="000000"/>
          <w:szCs w:val="20"/>
        </w:rPr>
        <w:t xml:space="preserve">, </w:t>
      </w:r>
      <w:hyperlink w:anchor="_ENREF_13" w:tooltip="Thorgeirsson, 2008 #4206" w:history="1">
        <w:r w:rsidR="003062E0">
          <w:rPr>
            <w:rFonts w:cs="Times New Roman"/>
            <w:noProof/>
            <w:color w:val="000000"/>
            <w:szCs w:val="20"/>
          </w:rPr>
          <w:t>13</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Briefly, according to the population-based Icelandic Cancer Registry (www.krabbameinsskra.is), a total of 4,252 lung cancer patients were diagnosed from January 1, 1955, to December 31, 2010. The registry receives information from all pathology and cytology laboratories in Iceland, in addition to hematology laboratories, hospital wards, private medical practitioners and other individual health care workers. Approximately 94.5% of diagnoses in the ICR have histological confirmation. Histological subtype is registered in the Icelandic Cancer Registry using the ICD- 03 classification. For the histology analysis the following codes were used - adenocarcinoma: 8140/3, 8250/3, 8260/3, 8310/3, 8480/3 8560/3; large cell carcinoma: 8012/3, 8031/3; squamous cell carcinoma: 8070/3, 8071/3, 8072/3, 8074/3; other non-small cell carcinomas: 8010/3, 8020/3, 8021/3, 8032/3, 8230/3; small cell carcinoma: 8041/3, 8042/3, 8043/3, 8044/3, 8045/3. Recrui</w:t>
      </w:r>
      <w:r w:rsidRPr="00011879">
        <w:rPr>
          <w:rFonts w:cs="Times New Roman"/>
          <w:color w:val="000000"/>
          <w:szCs w:val="20"/>
        </w:rPr>
        <w:t>t</w:t>
      </w:r>
      <w:r w:rsidRPr="00011879">
        <w:rPr>
          <w:rFonts w:cs="Times New Roman"/>
          <w:color w:val="000000"/>
          <w:szCs w:val="20"/>
        </w:rPr>
        <w:t xml:space="preserve">ment of both prevalent and incident cases was initiated in the year 1998, the recruitment is ongoing and DNA samples from lung cancer cases are subjected to whole-genome genotyping as they are collected. </w:t>
      </w:r>
    </w:p>
    <w:p w:rsidR="00620714" w:rsidRPr="00011879" w:rsidRDefault="00620714" w:rsidP="00202104">
      <w:pPr>
        <w:rPr>
          <w:rFonts w:cs="Arial"/>
          <w:color w:val="000000"/>
          <w:szCs w:val="20"/>
        </w:rPr>
      </w:pPr>
      <w:r w:rsidRPr="00011879">
        <w:rPr>
          <w:rFonts w:cs="Times New Roman"/>
          <w:color w:val="000000"/>
          <w:szCs w:val="20"/>
        </w:rPr>
        <w:t>The controls used in this study consisted of individuals from other ongoing genome-wide association stu</w:t>
      </w:r>
      <w:r w:rsidRPr="00011879">
        <w:rPr>
          <w:rFonts w:cs="Times New Roman"/>
          <w:color w:val="000000"/>
          <w:szCs w:val="20"/>
        </w:rPr>
        <w:t>d</w:t>
      </w:r>
      <w:r w:rsidRPr="00011879">
        <w:rPr>
          <w:rFonts w:cs="Times New Roman"/>
          <w:color w:val="000000"/>
          <w:szCs w:val="20"/>
        </w:rPr>
        <w:t>ies at deCODE, age and sex matched to the group of cases. No individual disease group accounts for more than 10% of the total control group.</w:t>
      </w:r>
      <w:r w:rsidRPr="00011879">
        <w:rPr>
          <w:rFonts w:cs="Arial"/>
          <w:color w:val="000000"/>
          <w:szCs w:val="20"/>
        </w:rPr>
        <w:t xml:space="preserve"> </w:t>
      </w:r>
    </w:p>
    <w:p w:rsidR="00620714" w:rsidRPr="00011879" w:rsidRDefault="00620714" w:rsidP="00202104">
      <w:pPr>
        <w:rPr>
          <w:rFonts w:cs="Times New Roman"/>
          <w:color w:val="000000"/>
          <w:szCs w:val="20"/>
        </w:rPr>
      </w:pPr>
      <w:r w:rsidRPr="00011879">
        <w:rPr>
          <w:rFonts w:cs="Times New Roman"/>
          <w:color w:val="000000"/>
          <w:szCs w:val="20"/>
        </w:rPr>
        <w:t>Quality control for chip genotyping: SNPs were excluded if they had (</w:t>
      </w:r>
      <w:proofErr w:type="spellStart"/>
      <w:r w:rsidRPr="00011879">
        <w:rPr>
          <w:rFonts w:cs="Times New Roman"/>
          <w:color w:val="000000"/>
          <w:szCs w:val="20"/>
        </w:rPr>
        <w:t>i</w:t>
      </w:r>
      <w:proofErr w:type="spellEnd"/>
      <w:r w:rsidRPr="00011879">
        <w:rPr>
          <w:rFonts w:cs="Times New Roman"/>
          <w:color w:val="000000"/>
          <w:szCs w:val="20"/>
        </w:rPr>
        <w:t>) yield lower than 95%, (ii) minor allele frequency less than 1% in the population or (iii) significant deviation from Hardy-Weinberg equilibr</w:t>
      </w:r>
      <w:r w:rsidRPr="00011879">
        <w:rPr>
          <w:rFonts w:cs="Times New Roman"/>
          <w:color w:val="000000"/>
          <w:szCs w:val="20"/>
        </w:rPr>
        <w:t>i</w:t>
      </w:r>
      <w:r w:rsidRPr="00011879">
        <w:rPr>
          <w:rFonts w:cs="Times New Roman"/>
          <w:color w:val="000000"/>
          <w:szCs w:val="20"/>
        </w:rPr>
        <w:t>um in the controls (</w:t>
      </w:r>
      <w:r w:rsidRPr="00011879">
        <w:rPr>
          <w:rFonts w:cs="Times New Roman"/>
          <w:i/>
          <w:iCs/>
          <w:color w:val="000000"/>
          <w:szCs w:val="20"/>
        </w:rPr>
        <w:t xml:space="preserve">P </w:t>
      </w:r>
      <w:r w:rsidRPr="00011879">
        <w:rPr>
          <w:rFonts w:cs="Times New Roman"/>
          <w:color w:val="000000"/>
          <w:szCs w:val="20"/>
        </w:rPr>
        <w:t>&lt; 0.001), (iv) if they produced an excessive inheritance error rate (</w:t>
      </w:r>
      <w:r w:rsidRPr="00011879">
        <w:rPr>
          <w:rFonts w:cs="Times New Roman"/>
          <w:i/>
          <w:iCs/>
          <w:color w:val="000000"/>
          <w:szCs w:val="20"/>
        </w:rPr>
        <w:t xml:space="preserve">i.e. </w:t>
      </w:r>
      <w:r w:rsidRPr="00011879">
        <w:rPr>
          <w:rFonts w:cs="Times New Roman"/>
          <w:color w:val="000000"/>
          <w:szCs w:val="20"/>
        </w:rPr>
        <w:t>&gt;0.001), (v) if there was substantial difference in allele frequency between chip types (from just a single chip if that r</w:t>
      </w:r>
      <w:r w:rsidRPr="00011879">
        <w:rPr>
          <w:rFonts w:cs="Times New Roman"/>
          <w:color w:val="000000"/>
          <w:szCs w:val="20"/>
        </w:rPr>
        <w:t>e</w:t>
      </w:r>
      <w:r w:rsidRPr="00011879">
        <w:rPr>
          <w:rFonts w:cs="Times New Roman"/>
          <w:color w:val="000000"/>
          <w:szCs w:val="20"/>
        </w:rPr>
        <w:t xml:space="preserve">solved all differences, but from all chips otherwise). All samples having a call rate &lt;97% were excluded from the analysis. </w:t>
      </w:r>
    </w:p>
    <w:p w:rsidR="00620714" w:rsidRPr="0081108B" w:rsidRDefault="00620714" w:rsidP="0081108B">
      <w:pPr>
        <w:pStyle w:val="berschrift1"/>
      </w:pPr>
      <w:r w:rsidRPr="0081108B">
        <w:t xml:space="preserve">Harvard Lung Cancer Study </w:t>
      </w:r>
    </w:p>
    <w:p w:rsidR="00620714" w:rsidRPr="00011879" w:rsidRDefault="00620714" w:rsidP="00202104">
      <w:pPr>
        <w:rPr>
          <w:rFonts w:cs="Times New Roman"/>
          <w:color w:val="000000"/>
          <w:szCs w:val="20"/>
        </w:rPr>
      </w:pPr>
      <w:r w:rsidRPr="00011879">
        <w:rPr>
          <w:rFonts w:cs="Times New Roman"/>
          <w:color w:val="000000"/>
          <w:szCs w:val="20"/>
        </w:rPr>
        <w:t xml:space="preserve">For the Harvard Lung Cancer Susceptibility Study, details of participant recruitment have been described previously </w:t>
      </w:r>
      <w:r w:rsidR="00DF18C9" w:rsidRPr="00011879">
        <w:rPr>
          <w:rFonts w:cs="Times New Roman"/>
          <w:color w:val="000000"/>
          <w:szCs w:val="20"/>
        </w:rPr>
        <w:fldChar w:fldCharType="begin">
          <w:fldData xml:space="preserve">PEVuZE5vdGU+PENpdGU+PEF1dGhvcj5Bc29tYW5pbmc8L0F1dGhvcj48WWVhcj4yMDA4PC9ZZWFy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PEVuZE5vdGU+PENpdGU+PEF1dGhvcj5Bc29tYW5pbmc8L0F1dGhvcj48WWVhcj4yMDA4PC9ZZWFy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14" w:tooltip="Asomaning, 2008 #4288" w:history="1">
        <w:r w:rsidR="003062E0">
          <w:rPr>
            <w:rFonts w:cs="Times New Roman"/>
            <w:noProof/>
            <w:color w:val="000000"/>
            <w:szCs w:val="20"/>
          </w:rPr>
          <w:t>14</w:t>
        </w:r>
      </w:hyperlink>
      <w:r w:rsidR="00216D98">
        <w:rPr>
          <w:rFonts w:cs="Times New Roman"/>
          <w:noProof/>
          <w:color w:val="000000"/>
          <w:szCs w:val="20"/>
        </w:rPr>
        <w:t xml:space="preserve">, </w:t>
      </w:r>
      <w:hyperlink w:anchor="_ENREF_15" w:tooltip="Su, 2006 #4226" w:history="1">
        <w:r w:rsidR="003062E0">
          <w:rPr>
            <w:rFonts w:cs="Times New Roman"/>
            <w:noProof/>
            <w:color w:val="000000"/>
            <w:szCs w:val="20"/>
          </w:rPr>
          <w:t>15</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The genotyped dataset includes 1,000 cases and 1,000 controls. Cases were patients over the age of 18 years, with newly diagnosed and histologically confirmed primary non-small cell lung cancer; controls were healthy non-blood-related family members and friends of patients with cancer or with cardiothoracic conditions undergoing surgery. The histological classification was done by two staff pulmonary pathologists at the Massachusetts General Hospital according to the International Classific</w:t>
      </w:r>
      <w:r w:rsidRPr="00011879">
        <w:rPr>
          <w:rFonts w:cs="Times New Roman"/>
          <w:color w:val="000000"/>
          <w:szCs w:val="20"/>
        </w:rPr>
        <w:t>a</w:t>
      </w:r>
      <w:r w:rsidRPr="00011879">
        <w:rPr>
          <w:rFonts w:cs="Times New Roman"/>
          <w:color w:val="000000"/>
          <w:szCs w:val="20"/>
        </w:rPr>
        <w:t>tion of Diseases for Oncology (ICDO3). For the histology analysis the following codes were used - aden</w:t>
      </w:r>
      <w:r w:rsidRPr="00011879">
        <w:rPr>
          <w:rFonts w:cs="Times New Roman"/>
          <w:color w:val="000000"/>
          <w:szCs w:val="20"/>
        </w:rPr>
        <w:t>o</w:t>
      </w:r>
      <w:r w:rsidRPr="00011879">
        <w:rPr>
          <w:rFonts w:cs="Times New Roman"/>
          <w:color w:val="000000"/>
          <w:szCs w:val="20"/>
        </w:rPr>
        <w:t>carcinoma: 8140/3, 8250/3, 8260/3, 8310/3, 8480/3 8560/3; large cell carcinoma: 8012/3, 8031/3; squ</w:t>
      </w:r>
      <w:r w:rsidRPr="00011879">
        <w:rPr>
          <w:rFonts w:cs="Times New Roman"/>
          <w:color w:val="000000"/>
          <w:szCs w:val="20"/>
        </w:rPr>
        <w:t>a</w:t>
      </w:r>
      <w:r w:rsidRPr="00011879">
        <w:rPr>
          <w:rFonts w:cs="Times New Roman"/>
          <w:color w:val="000000"/>
          <w:szCs w:val="20"/>
        </w:rPr>
        <w:t>mous cell carcinoma: 8070/3, 8071/3, 8072/3, 8074/3; other non-small cell carcinomas: 8010/3, 8020/3, 8021/3, 8032/3, 8230/3; and small cell carcinoma: 8041/3, 8042/3, 8043/3, 8044/3, 8045/3. A general quality control procedure for GWAS data was performed on the genotyped dataset. The procedure inclu</w:t>
      </w:r>
      <w:r w:rsidRPr="00011879">
        <w:rPr>
          <w:rFonts w:cs="Times New Roman"/>
          <w:color w:val="000000"/>
          <w:szCs w:val="20"/>
        </w:rPr>
        <w:t>d</w:t>
      </w:r>
      <w:r w:rsidRPr="00011879">
        <w:rPr>
          <w:rFonts w:cs="Times New Roman"/>
          <w:color w:val="000000"/>
          <w:szCs w:val="20"/>
        </w:rPr>
        <w:t>ed assessing the failure rate per individual and per SNP, identifying individuals with discordant gender information, assessing the degree of the relatedness and identifying population outliers.</w:t>
      </w:r>
    </w:p>
    <w:p w:rsidR="00620714" w:rsidRPr="0081108B" w:rsidRDefault="00620714" w:rsidP="0081108B">
      <w:pPr>
        <w:pStyle w:val="berschrift1"/>
      </w:pPr>
      <w:r w:rsidRPr="0081108B">
        <w:t>MDACC</w:t>
      </w:r>
    </w:p>
    <w:p w:rsidR="00620714" w:rsidRPr="00011879" w:rsidRDefault="00620714" w:rsidP="00202104">
      <w:pPr>
        <w:rPr>
          <w:rFonts w:cs="Times New Roman"/>
          <w:color w:val="000000"/>
          <w:szCs w:val="20"/>
        </w:rPr>
      </w:pPr>
      <w:r w:rsidRPr="00011879">
        <w:rPr>
          <w:rFonts w:cs="Times New Roman"/>
          <w:color w:val="000000"/>
          <w:szCs w:val="20"/>
        </w:rPr>
        <w:t>Cases and controls were ascertained from a case-control study that has been ongoing at the U.T. M.D. Anderson Cancer Center since 1997. Cases are newly diagnosed, histologically-confirmed patients pr</w:t>
      </w:r>
      <w:r w:rsidRPr="00011879">
        <w:rPr>
          <w:rFonts w:cs="Times New Roman"/>
          <w:color w:val="000000"/>
          <w:szCs w:val="20"/>
        </w:rPr>
        <w:t>e</w:t>
      </w:r>
      <w:r w:rsidRPr="00011879">
        <w:rPr>
          <w:rFonts w:cs="Times New Roman"/>
          <w:color w:val="000000"/>
          <w:szCs w:val="20"/>
        </w:rPr>
        <w:t>senting at M.D. Anderson Cancer and who had not previously received treatment other than surgery. Hi</w:t>
      </w:r>
      <w:r w:rsidRPr="00011879">
        <w:rPr>
          <w:rFonts w:cs="Times New Roman"/>
          <w:color w:val="000000"/>
          <w:szCs w:val="20"/>
        </w:rPr>
        <w:t>s</w:t>
      </w:r>
      <w:r w:rsidRPr="00011879">
        <w:rPr>
          <w:rFonts w:cs="Times New Roman"/>
          <w:color w:val="000000"/>
          <w:szCs w:val="20"/>
        </w:rPr>
        <w:t>tological information about tumors was derived by chart review from medical records. Tumors were hist</w:t>
      </w:r>
      <w:r w:rsidRPr="00011879">
        <w:rPr>
          <w:rFonts w:cs="Times New Roman"/>
          <w:color w:val="000000"/>
          <w:szCs w:val="20"/>
        </w:rPr>
        <w:t>o</w:t>
      </w:r>
      <w:r w:rsidRPr="00011879">
        <w:rPr>
          <w:rFonts w:cs="Times New Roman"/>
          <w:color w:val="000000"/>
          <w:szCs w:val="20"/>
        </w:rPr>
        <w:t xml:space="preserve">logically classified as adenocarcinoma, squamous cell carcinoma, large cell carcinoma, mixed </w:t>
      </w:r>
      <w:proofErr w:type="spellStart"/>
      <w:r w:rsidRPr="00011879">
        <w:rPr>
          <w:rFonts w:cs="Times New Roman"/>
          <w:color w:val="000000"/>
          <w:szCs w:val="20"/>
        </w:rPr>
        <w:t>histologies</w:t>
      </w:r>
      <w:proofErr w:type="spellEnd"/>
      <w:r w:rsidRPr="00011879">
        <w:rPr>
          <w:rFonts w:cs="Times New Roman"/>
          <w:color w:val="000000"/>
          <w:szCs w:val="20"/>
        </w:rPr>
        <w:t xml:space="preserve">, or unclassified </w:t>
      </w:r>
      <w:proofErr w:type="gramStart"/>
      <w:r w:rsidRPr="00011879">
        <w:rPr>
          <w:rFonts w:cs="Times New Roman"/>
          <w:color w:val="000000"/>
          <w:szCs w:val="20"/>
        </w:rPr>
        <w:t>NSCLC</w:t>
      </w:r>
      <w:proofErr w:type="gramEnd"/>
      <w:r w:rsidR="001B4C7F" w:rsidRPr="00011879">
        <w:rPr>
          <w:rFonts w:cs="Times New Roman"/>
          <w:color w:val="000000"/>
          <w:szCs w:val="20"/>
        </w:rPr>
        <w:fldChar w:fldCharType="begin">
          <w:fldData xml:space="preserve">PEVuZE5vdGU+PENpdGU+PEF1dGhvcj5Cb3NrZW48L0F1dGhvcj48WWVhcj4yMDAyPC9ZZWFyPjxS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==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PEVuZE5vdGU+PENpdGU+PEF1dGhvcj5Cb3NrZW48L0F1dGhvcj48WWVhcj4yMDAyPC9ZZWFyPjxS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==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16" w:tooltip="Bosken, 2002 #4289" w:history="1">
        <w:r w:rsidR="003062E0">
          <w:rPr>
            <w:rFonts w:cs="Times New Roman"/>
            <w:noProof/>
            <w:color w:val="000000"/>
            <w:szCs w:val="20"/>
          </w:rPr>
          <w:t>16</w:t>
        </w:r>
      </w:hyperlink>
      <w:r w:rsidR="00216D98">
        <w:rPr>
          <w:rFonts w:cs="Times New Roman"/>
          <w:noProof/>
          <w:color w:val="000000"/>
          <w:szCs w:val="20"/>
        </w:rPr>
        <w:t xml:space="preserve">, </w:t>
      </w:r>
      <w:hyperlink w:anchor="_ENREF_17" w:tooltip="Amos, 2008 #219" w:history="1">
        <w:r w:rsidR="003062E0">
          <w:rPr>
            <w:rFonts w:cs="Times New Roman"/>
            <w:noProof/>
            <w:color w:val="000000"/>
            <w:szCs w:val="20"/>
          </w:rPr>
          <w:t>17</w:t>
        </w:r>
      </w:hyperlink>
      <w:r w:rsidR="00216D98">
        <w:rPr>
          <w:rFonts w:cs="Times New Roman"/>
          <w:noProof/>
          <w:color w:val="000000"/>
          <w:szCs w:val="20"/>
        </w:rPr>
        <w:t>)</w:t>
      </w:r>
      <w:r w:rsidR="001B4C7F" w:rsidRPr="00011879">
        <w:rPr>
          <w:rFonts w:cs="Times New Roman"/>
          <w:color w:val="000000"/>
          <w:szCs w:val="20"/>
        </w:rPr>
        <w:fldChar w:fldCharType="end"/>
      </w:r>
      <w:r w:rsidRPr="00011879">
        <w:rPr>
          <w:rFonts w:cs="Times New Roman"/>
          <w:color w:val="000000"/>
          <w:szCs w:val="20"/>
        </w:rPr>
        <w:t>. Small cell carcinomas were excluded from the genome-wide association analysis conducted at M.D. Anderson Cancer Center. Controls are healthy individuals seen for routine care at Kelsey- Seybold Clinics; the largest physician group-practice plan in the Houston Metropolitan area. Controls were frequency matched to cases according to their smoking behavior, age in 5 year cat</w:t>
      </w:r>
      <w:r w:rsidRPr="00011879">
        <w:rPr>
          <w:rFonts w:cs="Times New Roman"/>
          <w:color w:val="000000"/>
          <w:szCs w:val="20"/>
        </w:rPr>
        <w:t>e</w:t>
      </w:r>
      <w:r w:rsidRPr="00011879">
        <w:rPr>
          <w:rFonts w:cs="Times New Roman"/>
          <w:color w:val="000000"/>
          <w:szCs w:val="20"/>
        </w:rPr>
        <w:t xml:space="preserve">gories, ethnicity, and sex. Former smoking controls were further frequency matched to former smoking cases according to the number of years since smoking cessation (in 5 year categories). </w:t>
      </w:r>
    </w:p>
    <w:p w:rsidR="00620714" w:rsidRPr="0081108B" w:rsidRDefault="00620714" w:rsidP="0081108B">
      <w:pPr>
        <w:pStyle w:val="berschrift1"/>
      </w:pPr>
      <w:r w:rsidRPr="0081108B">
        <w:t>Germa</w:t>
      </w:r>
      <w:r w:rsidR="00081C40" w:rsidRPr="0081108B">
        <w:t>n Lung Cancer study</w:t>
      </w:r>
      <w:r w:rsidRPr="0081108B">
        <w:t xml:space="preserve"> </w:t>
      </w:r>
      <w:r w:rsidR="008A17EB">
        <w:t>(GLC)</w:t>
      </w:r>
    </w:p>
    <w:p w:rsidR="00620714" w:rsidRPr="00011879" w:rsidRDefault="00620714" w:rsidP="00202104">
      <w:pPr>
        <w:rPr>
          <w:rFonts w:cs="Times New Roman"/>
          <w:color w:val="000000"/>
          <w:szCs w:val="20"/>
        </w:rPr>
      </w:pPr>
      <w:r w:rsidRPr="00011879">
        <w:rPr>
          <w:rFonts w:cs="Times New Roman"/>
          <w:color w:val="000000"/>
          <w:szCs w:val="20"/>
        </w:rPr>
        <w:t xml:space="preserve">The </w:t>
      </w:r>
      <w:r w:rsidR="00FA7BD2" w:rsidRPr="00011879">
        <w:rPr>
          <w:rFonts w:cs="Times New Roman"/>
          <w:color w:val="000000"/>
          <w:szCs w:val="20"/>
        </w:rPr>
        <w:t>G</w:t>
      </w:r>
      <w:r w:rsidR="00081C40" w:rsidRPr="00011879">
        <w:rPr>
          <w:rFonts w:cs="Times New Roman"/>
          <w:color w:val="000000"/>
          <w:szCs w:val="20"/>
        </w:rPr>
        <w:t xml:space="preserve">erman Lung Cancer </w:t>
      </w:r>
      <w:r w:rsidRPr="00011879">
        <w:rPr>
          <w:rFonts w:cs="Times New Roman"/>
          <w:color w:val="000000"/>
          <w:szCs w:val="20"/>
        </w:rPr>
        <w:t>GWA study was made up of three independent German studies as detailed below: in total 506 incident lung cancer cases (LUCY-study: n=305, Heidelberg lung cancer case-control study: n=201) were compared to 480 population controls (KORA surveys KORA). After excluding individ</w:t>
      </w:r>
      <w:r w:rsidRPr="00011879">
        <w:rPr>
          <w:rFonts w:cs="Times New Roman"/>
          <w:color w:val="000000"/>
          <w:szCs w:val="20"/>
        </w:rPr>
        <w:t>u</w:t>
      </w:r>
      <w:r w:rsidRPr="00011879">
        <w:rPr>
          <w:rFonts w:cs="Times New Roman"/>
          <w:color w:val="000000"/>
          <w:szCs w:val="20"/>
        </w:rPr>
        <w:lastRenderedPageBreak/>
        <w:t xml:space="preserve">als with missing values and potentially related individuals, 487 cases and 480 controls entered the data analysis for the TRICL meta-analysis project. </w:t>
      </w:r>
    </w:p>
    <w:p w:rsidR="00620714" w:rsidRPr="00011879" w:rsidRDefault="00620714" w:rsidP="00202104">
      <w:pPr>
        <w:rPr>
          <w:rFonts w:cs="Times New Roman"/>
          <w:color w:val="000000"/>
          <w:szCs w:val="20"/>
        </w:rPr>
      </w:pPr>
      <w:r w:rsidRPr="00011879">
        <w:rPr>
          <w:rFonts w:cs="Times New Roman"/>
          <w:color w:val="000000"/>
          <w:szCs w:val="20"/>
        </w:rPr>
        <w:t>LUCY (</w:t>
      </w:r>
      <w:proofErr w:type="spellStart"/>
      <w:r w:rsidRPr="00011879">
        <w:rPr>
          <w:rFonts w:cs="Times New Roman"/>
          <w:color w:val="000000"/>
          <w:szCs w:val="20"/>
        </w:rPr>
        <w:t>LUng</w:t>
      </w:r>
      <w:proofErr w:type="spellEnd"/>
      <w:r w:rsidRPr="00011879">
        <w:rPr>
          <w:rFonts w:cs="Times New Roman"/>
          <w:color w:val="000000"/>
          <w:szCs w:val="20"/>
        </w:rPr>
        <w:t xml:space="preserve"> Cancer in the Young) is a multicenter study with 31 recruiting hospitals in Germany </w:t>
      </w:r>
      <w:r w:rsidR="001B4C7F" w:rsidRPr="00011879">
        <w:rPr>
          <w:rFonts w:cs="Times New Roman"/>
          <w:color w:val="000000"/>
          <w:szCs w:val="20"/>
        </w:rPr>
        <w:fldChar w:fldCharType="begin">
          <w:fldData xml:space="preserve">PEVuZE5vdGU+PENpdGU+PEF1dGhvcj5Sb3NlbmJlcmdlcjwvQXV0aG9yPjxZZWFyPjIwMDg8L1ll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PEVuZE5vdGU+PENpdGU+PEF1dGhvcj5Sb3NlbmJlcmdlcjwvQXV0aG9yPjxZZWFyPjIwMDg8L1ll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18" w:tooltip="Rosenberger, 2008 #384" w:history="1">
        <w:r w:rsidR="003062E0">
          <w:rPr>
            <w:rFonts w:cs="Times New Roman"/>
            <w:noProof/>
            <w:color w:val="000000"/>
            <w:szCs w:val="20"/>
          </w:rPr>
          <w:t>18</w:t>
        </w:r>
      </w:hyperlink>
      <w:r w:rsidR="00216D98">
        <w:rPr>
          <w:rFonts w:cs="Times New Roman"/>
          <w:noProof/>
          <w:color w:val="000000"/>
          <w:szCs w:val="20"/>
        </w:rPr>
        <w:t xml:space="preserve">, </w:t>
      </w:r>
      <w:hyperlink w:anchor="_ENREF_19" w:tooltip="Sauter, 2008 #394" w:history="1">
        <w:r w:rsidR="003062E0">
          <w:rPr>
            <w:rFonts w:cs="Times New Roman"/>
            <w:noProof/>
            <w:color w:val="000000"/>
            <w:szCs w:val="20"/>
          </w:rPr>
          <w:t>19</w:t>
        </w:r>
      </w:hyperlink>
      <w:r w:rsidR="00216D98">
        <w:rPr>
          <w:rFonts w:cs="Times New Roman"/>
          <w:noProof/>
          <w:color w:val="000000"/>
          <w:szCs w:val="20"/>
        </w:rPr>
        <w:t>)</w:t>
      </w:r>
      <w:r w:rsidR="001B4C7F" w:rsidRPr="00011879">
        <w:rPr>
          <w:rFonts w:cs="Times New Roman"/>
          <w:color w:val="000000"/>
          <w:szCs w:val="20"/>
        </w:rPr>
        <w:fldChar w:fldCharType="end"/>
      </w:r>
      <w:r w:rsidRPr="00011879">
        <w:rPr>
          <w:rFonts w:cs="Times New Roman"/>
          <w:color w:val="000000"/>
          <w:szCs w:val="20"/>
        </w:rPr>
        <w:t xml:space="preserve">. The study is conducted by the Institute of Epidemiology, Helmholtz </w:t>
      </w:r>
      <w:proofErr w:type="spellStart"/>
      <w:r w:rsidRPr="00011879">
        <w:rPr>
          <w:rFonts w:cs="Times New Roman"/>
          <w:color w:val="000000"/>
          <w:szCs w:val="20"/>
        </w:rPr>
        <w:t>Zentrum</w:t>
      </w:r>
      <w:proofErr w:type="spellEnd"/>
      <w:r w:rsidRPr="00011879">
        <w:rPr>
          <w:rFonts w:cs="Times New Roman"/>
          <w:color w:val="000000"/>
          <w:szCs w:val="20"/>
        </w:rPr>
        <w:t xml:space="preserve"> </w:t>
      </w:r>
      <w:proofErr w:type="spellStart"/>
      <w:r w:rsidRPr="00011879">
        <w:rPr>
          <w:rFonts w:cs="Times New Roman"/>
          <w:color w:val="000000"/>
          <w:szCs w:val="20"/>
        </w:rPr>
        <w:t>Muenchen</w:t>
      </w:r>
      <w:proofErr w:type="spellEnd"/>
      <w:r w:rsidRPr="00011879">
        <w:rPr>
          <w:rFonts w:cs="Times New Roman"/>
          <w:color w:val="000000"/>
          <w:szCs w:val="20"/>
        </w:rPr>
        <w:t>, and the Depar</w:t>
      </w:r>
      <w:r w:rsidRPr="00011879">
        <w:rPr>
          <w:rFonts w:cs="Times New Roman"/>
          <w:color w:val="000000"/>
          <w:szCs w:val="20"/>
        </w:rPr>
        <w:t>t</w:t>
      </w:r>
      <w:r w:rsidRPr="00011879">
        <w:rPr>
          <w:rFonts w:cs="Times New Roman"/>
          <w:color w:val="000000"/>
          <w:szCs w:val="20"/>
        </w:rPr>
        <w:t>ment of Genetic Epidemiology, Medical School, University of Göttingen). The LUCY-study provides a</w:t>
      </w:r>
      <w:r w:rsidRPr="00011879">
        <w:rPr>
          <w:rFonts w:cs="Times New Roman"/>
          <w:color w:val="000000"/>
          <w:szCs w:val="20"/>
        </w:rPr>
        <w:t>c</w:t>
      </w:r>
      <w:r w:rsidRPr="00011879">
        <w:rPr>
          <w:rFonts w:cs="Times New Roman"/>
          <w:color w:val="000000"/>
          <w:szCs w:val="20"/>
        </w:rPr>
        <w:t>cess to a nationwide, population based family and a case-control sample (control population KORA, d</w:t>
      </w:r>
      <w:r w:rsidRPr="00011879">
        <w:rPr>
          <w:rFonts w:cs="Times New Roman"/>
          <w:color w:val="000000"/>
          <w:szCs w:val="20"/>
        </w:rPr>
        <w:t>e</w:t>
      </w:r>
      <w:r w:rsidRPr="00011879">
        <w:rPr>
          <w:rFonts w:cs="Times New Roman"/>
          <w:color w:val="000000"/>
          <w:szCs w:val="20"/>
        </w:rPr>
        <w:t xml:space="preserve">scribed below) of lung cancer patients aged 50 years or younger at diagnosis. Detailed epidemiologic data have been collected including data on medical history, education, family history of cancer and smoking exposure by phase assessment. Blood samples are taken and DNA and </w:t>
      </w:r>
      <w:proofErr w:type="spellStart"/>
      <w:r w:rsidRPr="00011879">
        <w:rPr>
          <w:rFonts w:cs="Times New Roman"/>
          <w:color w:val="000000"/>
          <w:szCs w:val="20"/>
        </w:rPr>
        <w:t>lymphoblastoid</w:t>
      </w:r>
      <w:proofErr w:type="spellEnd"/>
      <w:r w:rsidRPr="00011879">
        <w:rPr>
          <w:rFonts w:cs="Times New Roman"/>
          <w:color w:val="000000"/>
          <w:szCs w:val="20"/>
        </w:rPr>
        <w:t xml:space="preserve"> cell lines are prepared of all cases and controls and of parts of the relatives. Phenotype data of 847 young patients with primary lung cancer and 5524 relatives have been collected. All cases were histologically confirmed and classified by a pathologist as adenocarcinoma, squamous cell carcinoma, large cell carcinoma, </w:t>
      </w:r>
      <w:proofErr w:type="gramStart"/>
      <w:r w:rsidRPr="00011879">
        <w:rPr>
          <w:rFonts w:cs="Times New Roman"/>
          <w:color w:val="000000"/>
          <w:szCs w:val="20"/>
        </w:rPr>
        <w:t>small</w:t>
      </w:r>
      <w:proofErr w:type="gramEnd"/>
      <w:r w:rsidRPr="00011879">
        <w:rPr>
          <w:rFonts w:cs="Times New Roman"/>
          <w:color w:val="000000"/>
          <w:szCs w:val="20"/>
        </w:rPr>
        <w:t xml:space="preserve"> cell carcinoma, other or unclassified histology. </w:t>
      </w:r>
    </w:p>
    <w:p w:rsidR="00620714" w:rsidRPr="00011879" w:rsidRDefault="00620714" w:rsidP="00202104">
      <w:pPr>
        <w:rPr>
          <w:rFonts w:cs="Times New Roman"/>
          <w:color w:val="000000"/>
          <w:szCs w:val="20"/>
        </w:rPr>
      </w:pPr>
      <w:r w:rsidRPr="00011879">
        <w:rPr>
          <w:rFonts w:cs="Times New Roman"/>
          <w:color w:val="000000"/>
          <w:szCs w:val="20"/>
        </w:rPr>
        <w:t xml:space="preserve">Heidelberg lung cancer case-control study is an ongoing hospital based case-control study </w:t>
      </w:r>
      <w:r w:rsidR="001B4C7F" w:rsidRPr="00011879">
        <w:rPr>
          <w:rFonts w:cs="Times New Roman"/>
          <w:color w:val="000000"/>
          <w:szCs w:val="20"/>
        </w:rPr>
        <w:fldChar w:fldCharType="begin">
          <w:fldData xml:space="preserve">PEVuZE5vdGU+PENpdGU+PEF1dGhvcj5TYXV0ZXI8L0F1dGhvcj48WWVhcj4yMDA4PC9ZZWFyPjxS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PEVuZE5vdGU+PENpdGU+PEF1dGhvcj5TYXV0ZXI8L0F1dGhvcj48WWVhcj4yMDA4PC9ZZWFyPjxS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1B4C7F" w:rsidRPr="00011879">
        <w:rPr>
          <w:rFonts w:cs="Times New Roman"/>
          <w:color w:val="000000"/>
          <w:szCs w:val="20"/>
        </w:rPr>
      </w:r>
      <w:r w:rsidR="001B4C7F" w:rsidRPr="00011879">
        <w:rPr>
          <w:rFonts w:cs="Times New Roman"/>
          <w:color w:val="000000"/>
          <w:szCs w:val="20"/>
        </w:rPr>
        <w:fldChar w:fldCharType="separate"/>
      </w:r>
      <w:r w:rsidR="00216D98">
        <w:rPr>
          <w:rFonts w:cs="Times New Roman"/>
          <w:noProof/>
          <w:color w:val="000000"/>
          <w:szCs w:val="20"/>
        </w:rPr>
        <w:t>(</w:t>
      </w:r>
      <w:hyperlink w:anchor="_ENREF_19" w:tooltip="Sauter, 2008 #394" w:history="1">
        <w:r w:rsidR="003062E0">
          <w:rPr>
            <w:rFonts w:cs="Times New Roman"/>
            <w:noProof/>
            <w:color w:val="000000"/>
            <w:szCs w:val="20"/>
          </w:rPr>
          <w:t>19</w:t>
        </w:r>
      </w:hyperlink>
      <w:r w:rsidR="00216D98">
        <w:rPr>
          <w:rFonts w:cs="Times New Roman"/>
          <w:noProof/>
          <w:color w:val="000000"/>
          <w:szCs w:val="20"/>
        </w:rPr>
        <w:t xml:space="preserve">, </w:t>
      </w:r>
      <w:hyperlink w:anchor="_ENREF_20" w:tooltip="Dally, 2002 #3960" w:history="1">
        <w:r w:rsidR="003062E0">
          <w:rPr>
            <w:rFonts w:cs="Times New Roman"/>
            <w:noProof/>
            <w:color w:val="000000"/>
            <w:szCs w:val="20"/>
          </w:rPr>
          <w:t>20</w:t>
        </w:r>
      </w:hyperlink>
      <w:r w:rsidR="00216D98">
        <w:rPr>
          <w:rFonts w:cs="Times New Roman"/>
          <w:noProof/>
          <w:color w:val="000000"/>
          <w:szCs w:val="20"/>
        </w:rPr>
        <w:t>)</w:t>
      </w:r>
      <w:r w:rsidR="001B4C7F" w:rsidRPr="00011879">
        <w:rPr>
          <w:rFonts w:cs="Times New Roman"/>
          <w:color w:val="000000"/>
          <w:szCs w:val="20"/>
        </w:rPr>
        <w:fldChar w:fldCharType="end"/>
      </w:r>
      <w:r w:rsidRPr="00011879">
        <w:rPr>
          <w:rFonts w:cs="Times New Roman"/>
          <w:color w:val="000000"/>
          <w:szCs w:val="20"/>
        </w:rPr>
        <w:t>. The German Cancer Research Center (DKFZ) has recruited over 2000 lung cancer cases at and in collabor</w:t>
      </w:r>
      <w:r w:rsidRPr="00011879">
        <w:rPr>
          <w:rFonts w:cs="Times New Roman"/>
          <w:color w:val="000000"/>
          <w:szCs w:val="20"/>
        </w:rPr>
        <w:t>a</w:t>
      </w:r>
      <w:r w:rsidRPr="00011879">
        <w:rPr>
          <w:rFonts w:cs="Times New Roman"/>
          <w:color w:val="000000"/>
          <w:szCs w:val="20"/>
        </w:rPr>
        <w:t xml:space="preserve">tion with the Thoraxklinik Heidelberg, including 300 lung cancer cases with onset of disease at the age of </w:t>
      </w:r>
      <w:r w:rsidRPr="00011879">
        <w:rPr>
          <w:rFonts w:eastAsia="TimesNewRoman" w:cs="TimesNewRoman"/>
          <w:color w:val="000000"/>
          <w:szCs w:val="20"/>
        </w:rPr>
        <w:t xml:space="preserve">≤ </w:t>
      </w:r>
      <w:r w:rsidRPr="00011879">
        <w:rPr>
          <w:rFonts w:cs="Times New Roman"/>
          <w:color w:val="000000"/>
          <w:szCs w:val="20"/>
        </w:rPr>
        <w:t>50. The histological classification was done by a pathologist, according to the WHO International Hist</w:t>
      </w:r>
      <w:r w:rsidRPr="00011879">
        <w:rPr>
          <w:rFonts w:cs="Times New Roman"/>
          <w:color w:val="000000"/>
          <w:szCs w:val="20"/>
        </w:rPr>
        <w:t>o</w:t>
      </w:r>
      <w:r w:rsidRPr="00011879">
        <w:rPr>
          <w:rFonts w:cs="Times New Roman"/>
          <w:color w:val="000000"/>
          <w:szCs w:val="20"/>
        </w:rPr>
        <w:t xml:space="preserve">logical Classification of </w:t>
      </w:r>
      <w:proofErr w:type="spellStart"/>
      <w:r w:rsidRPr="00011879">
        <w:rPr>
          <w:rFonts w:cs="Times New Roman"/>
          <w:color w:val="000000"/>
          <w:szCs w:val="20"/>
        </w:rPr>
        <w:t>Tumours</w:t>
      </w:r>
      <w:proofErr w:type="spellEnd"/>
      <w:r w:rsidRPr="00011879">
        <w:rPr>
          <w:rFonts w:cs="Times New Roman"/>
          <w:color w:val="000000"/>
          <w:szCs w:val="20"/>
        </w:rPr>
        <w:t xml:space="preserve"> (ICD-O) current at the time of recruitment. Approximately 750 hospital-based controls have also been recruited. Data on occupational exposure, tobacco smoking, educational status, and for a subgroup also on family history of lung cancer, assessed by a self-administered que</w:t>
      </w:r>
      <w:r w:rsidRPr="00011879">
        <w:rPr>
          <w:rFonts w:cs="Times New Roman"/>
          <w:color w:val="000000"/>
          <w:szCs w:val="20"/>
        </w:rPr>
        <w:t>s</w:t>
      </w:r>
      <w:r w:rsidRPr="00011879">
        <w:rPr>
          <w:rFonts w:cs="Times New Roman"/>
          <w:color w:val="000000"/>
          <w:szCs w:val="20"/>
        </w:rPr>
        <w:t xml:space="preserve">tionnaire is available. Blood samples have been taken, and DNA has been extracted. </w:t>
      </w:r>
    </w:p>
    <w:p w:rsidR="00620714" w:rsidRPr="00011879" w:rsidRDefault="00620714" w:rsidP="00202104">
      <w:pPr>
        <w:rPr>
          <w:rFonts w:cs="Times New Roman"/>
          <w:color w:val="000000"/>
          <w:szCs w:val="20"/>
        </w:rPr>
      </w:pPr>
      <w:r w:rsidRPr="00011879">
        <w:rPr>
          <w:rFonts w:cs="Times New Roman"/>
          <w:color w:val="000000"/>
          <w:szCs w:val="20"/>
        </w:rPr>
        <w:t>KORA (Cooperative health research in the Region of Augsburg) survey is a population-based KORA pla</w:t>
      </w:r>
      <w:r w:rsidRPr="00011879">
        <w:rPr>
          <w:rFonts w:cs="Times New Roman"/>
          <w:color w:val="000000"/>
          <w:szCs w:val="20"/>
        </w:rPr>
        <w:t>t</w:t>
      </w:r>
      <w:r w:rsidRPr="00011879">
        <w:rPr>
          <w:rFonts w:cs="Times New Roman"/>
          <w:color w:val="000000"/>
          <w:szCs w:val="20"/>
        </w:rPr>
        <w:t xml:space="preserve">form established by the Helmholtz Center Munich </w:t>
      </w:r>
      <w:r w:rsidR="00DF18C9" w:rsidRPr="00011879">
        <w:rPr>
          <w:rFonts w:cs="Times New Roman"/>
          <w:color w:val="000000"/>
          <w:szCs w:val="20"/>
        </w:rPr>
        <w:fldChar w:fldCharType="begin"/>
      </w:r>
      <w:r w:rsidR="00216D98">
        <w:rPr>
          <w:rFonts w:cs="Times New Roman"/>
          <w:color w:val="000000"/>
          <w:szCs w:val="20"/>
        </w:rPr>
        <w:instrText xml:space="preserve"> ADDIN EN.CITE &lt;EndNote&gt;&lt;Cite&gt;&lt;Author&gt;Wichmann&lt;/Author&gt;&lt;Year&gt;2005&lt;/Year&gt;&lt;RecNum&gt;445&lt;/RecNum&gt;&lt;DisplayText&gt;(21)&lt;/DisplayText&gt;&lt;record&gt;&lt;rec-number&gt;445&lt;/rec-number&gt;&lt;foreign-keys&gt;&lt;key app="EN" db-id="a5s00fx5pxfed2edddpxwp5hx0pzsfpxvzva" timestamp="1375962928"&gt;445&lt;/key&gt;&lt;/foreign-keys&gt;&lt;ref-type name="Journal Article"&gt;17&lt;/ref-type&gt;&lt;contributors&gt;&lt;authors&gt;&lt;author&gt;Wichmann, H. E.&lt;/author&gt;&lt;author&gt;Gieger, C.&lt;/author&gt;&lt;author&gt;Illig, T.&lt;/author&gt;&lt;/authors&gt;&lt;/contributors&gt;&lt;auth-address&gt;GSF National Research Center for Environment and Health, Institute of Epidemiology, Neuherberg, Germany. wichmann@gsf.de&lt;/auth-address&gt;&lt;titles&gt;&lt;title&gt;KORA-gen--resource for population genetics, controls and a broad spectrum of disease phenotypes&lt;/title&gt;&lt;secondary-title&gt;Gesundheitswesen&lt;/secondary-title&gt;&lt;/titles&gt;&lt;periodical&gt;&lt;full-title&gt;Gesundheitswesen&lt;/full-title&gt;&lt;/periodical&gt;&lt;pages&gt;S26-S30&lt;/pages&gt;&lt;volume&gt;67 Suppl 1&lt;/volume&gt;&lt;reprint-edition&gt;NOT IN FILE&lt;/reprint-edition&gt;&lt;keywords&gt;&lt;keyword&gt;Adult&lt;/keyword&gt;&lt;keyword&gt;Cardiovascular Diseases&lt;/keyword&gt;&lt;keyword&gt;Cohort Studies&lt;/keyword&gt;&lt;keyword&gt;Environment&lt;/keyword&gt;&lt;keyword&gt;epidemiology&lt;/keyword&gt;&lt;keyword&gt;Female&lt;/keyword&gt;&lt;keyword&gt;Genetic Predisposition to Disease&lt;/keyword&gt;&lt;keyword&gt;Genetic Testing&lt;/keyword&gt;&lt;keyword&gt;genetics&lt;/keyword&gt;&lt;keyword&gt;Genetics,Population&lt;/keyword&gt;&lt;keyword&gt;Germany&lt;/keyword&gt;&lt;keyword&gt;Humans&lt;/keyword&gt;&lt;keyword&gt;Incidence&lt;/keyword&gt;&lt;keyword&gt;Information Dissemination&lt;/keyword&gt;&lt;keyword&gt;Male&lt;/keyword&gt;&lt;keyword&gt;methods&lt;/keyword&gt;&lt;keyword&gt;Middle Aged&lt;/keyword&gt;&lt;keyword&gt;Mortality&lt;/keyword&gt;&lt;keyword&gt;Phenotype&lt;/keyword&gt;&lt;keyword&gt;REGION&lt;/keyword&gt;&lt;keyword&gt;Registries&lt;/keyword&gt;&lt;keyword&gt;Risk Assessment&lt;/keyword&gt;&lt;keyword&gt;Risk Factors&lt;/keyword&gt;&lt;keyword&gt;Survival Analysis&lt;/keyword&gt;&lt;/keywords&gt;&lt;dates&gt;&lt;year&gt;2005&lt;/year&gt;&lt;/dates&gt;&lt;urls&gt;&lt;related-urls&gt;&lt;url&gt;PM:16032514&lt;/url&gt;&lt;/related-urls&gt;&lt;/urls&gt;&lt;/record&gt;&lt;/Cite&gt;&lt;/EndNote&gt;</w:instrText>
      </w:r>
      <w:r w:rsidR="00DF18C9" w:rsidRPr="00011879">
        <w:rPr>
          <w:rFonts w:cs="Times New Roman"/>
          <w:color w:val="000000"/>
          <w:szCs w:val="20"/>
        </w:rPr>
        <w:fldChar w:fldCharType="separate"/>
      </w:r>
      <w:r w:rsidR="00216D98">
        <w:rPr>
          <w:rFonts w:cs="Times New Roman"/>
          <w:noProof/>
          <w:color w:val="000000"/>
          <w:szCs w:val="20"/>
        </w:rPr>
        <w:t>(</w:t>
      </w:r>
      <w:hyperlink w:anchor="_ENREF_21" w:tooltip="Wichmann, 2005 #445" w:history="1">
        <w:r w:rsidR="003062E0">
          <w:rPr>
            <w:rFonts w:cs="Times New Roman"/>
            <w:noProof/>
            <w:color w:val="000000"/>
            <w:szCs w:val="20"/>
          </w:rPr>
          <w:t>21</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In total, four population based health surveys have been conducted during 1984/85-1999/2001. Overall 18000 participants in the age range between of 25 and 74 years at first interview were recruited. Detailed information on demographic characteristics, med</w:t>
      </w:r>
      <w:r w:rsidRPr="00011879">
        <w:rPr>
          <w:rFonts w:cs="Times New Roman"/>
          <w:color w:val="000000"/>
          <w:szCs w:val="20"/>
        </w:rPr>
        <w:t>i</w:t>
      </w:r>
      <w:r w:rsidRPr="00011879">
        <w:rPr>
          <w:rFonts w:cs="Times New Roman"/>
          <w:color w:val="000000"/>
          <w:szCs w:val="20"/>
        </w:rPr>
        <w:t xml:space="preserve">cal history, history of tobacco consumption and lifetime occupation together with biological materials were collected for more than 16000 </w:t>
      </w:r>
      <w:proofErr w:type="spellStart"/>
      <w:r w:rsidRPr="00011879">
        <w:rPr>
          <w:rFonts w:cs="Times New Roman"/>
          <w:color w:val="000000"/>
          <w:szCs w:val="20"/>
        </w:rPr>
        <w:t>probands</w:t>
      </w:r>
      <w:proofErr w:type="spellEnd"/>
      <w:r w:rsidRPr="00011879">
        <w:rPr>
          <w:rFonts w:cs="Times New Roman"/>
          <w:color w:val="000000"/>
          <w:szCs w:val="20"/>
        </w:rPr>
        <w:t>.</w:t>
      </w:r>
    </w:p>
    <w:p w:rsidR="00620714" w:rsidRPr="0081108B" w:rsidRDefault="007D2FD5" w:rsidP="0081108B">
      <w:pPr>
        <w:pStyle w:val="berschrift1"/>
        <w:jc w:val="center"/>
      </w:pPr>
      <w:r>
        <w:t xml:space="preserve">Genotyping, Phenotyping, </w:t>
      </w:r>
      <w:r w:rsidR="00620714" w:rsidRPr="0081108B">
        <w:t xml:space="preserve">Quality control </w:t>
      </w:r>
    </w:p>
    <w:p w:rsidR="007D2FD5" w:rsidRDefault="007D2FD5" w:rsidP="007D2FD5">
      <w:r w:rsidRPr="00055B3B">
        <w:t xml:space="preserve">In each of these studies, SNP genotyping had been performed using Illumina </w:t>
      </w:r>
      <w:proofErr w:type="spellStart"/>
      <w:r w:rsidRPr="00055B3B">
        <w:t>HumanHap</w:t>
      </w:r>
      <w:proofErr w:type="spellEnd"/>
      <w:r w:rsidRPr="00055B3B">
        <w:t xml:space="preserve"> 317K </w:t>
      </w:r>
      <w:proofErr w:type="spellStart"/>
      <w:r w:rsidRPr="00055B3B">
        <w:t>Bea</w:t>
      </w:r>
      <w:r w:rsidRPr="00055B3B">
        <w:t>d</w:t>
      </w:r>
      <w:r w:rsidRPr="00055B3B">
        <w:t>Chips</w:t>
      </w:r>
      <w:proofErr w:type="spellEnd"/>
      <w:r w:rsidRPr="00055B3B">
        <w:t>, HumanHap550K or 610Quad arrays. Further details about selection criteria, cancer diagnosis, genotyping and quality control in each study are provided as supplementary material. Lung cancer dia</w:t>
      </w:r>
      <w:r w:rsidRPr="00055B3B">
        <w:t>g</w:t>
      </w:r>
      <w:r w:rsidRPr="00055B3B">
        <w:t xml:space="preserve">nosis in most studies was based on histopathology or cytology but </w:t>
      </w:r>
      <w:r>
        <w:t>for</w:t>
      </w:r>
      <w:r w:rsidRPr="00055B3B">
        <w:t xml:space="preserve"> a minority of </w:t>
      </w:r>
      <w:r>
        <w:t xml:space="preserve">study participants </w:t>
      </w:r>
      <w:r w:rsidRPr="00055B3B">
        <w:t xml:space="preserve">on clinical history and imaging </w:t>
      </w:r>
      <w:r w:rsidRPr="00055B3B">
        <w:fldChar w:fldCharType="begin">
          <w:fldData xml:space="preserve">PEVuZE5vdGU+PENpdGU+PEF1dGhvcj5UaW1vZmVldmE8L0F1dGhvcj48WWVhcj4yMDEyPC9ZZWFy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</w:fldData>
        </w:fldChar>
      </w:r>
      <w:r w:rsidR="00216D98">
        <w:instrText xml:space="preserve"> ADDIN EN.CITE </w:instrText>
      </w:r>
      <w:r w:rsidR="00216D98">
        <w:fldChar w:fldCharType="begin">
          <w:fldData xml:space="preserve">PEVuZE5vdGU+PENpdGU+PEF1dGhvcj5UaW1vZmVldmE8L0F1dGhvcj48WWVhcj4yMDEyPC9ZZWFy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</w:fldData>
        </w:fldChar>
      </w:r>
      <w:r w:rsidR="00216D98">
        <w:instrText xml:space="preserve"> ADDIN EN.CITE.DATA </w:instrText>
      </w:r>
      <w:r w:rsidR="00216D98">
        <w:fldChar w:fldCharType="end"/>
      </w:r>
      <w:r w:rsidRPr="00055B3B">
        <w:fldChar w:fldCharType="separate"/>
      </w:r>
      <w:r w:rsidR="00216D98">
        <w:rPr>
          <w:noProof/>
        </w:rPr>
        <w:t>(</w:t>
      </w:r>
      <w:hyperlink w:anchor="_ENREF_22" w:tooltip="Timofeeva, 2012 #1450" w:history="1">
        <w:r w:rsidR="003062E0">
          <w:rPr>
            <w:noProof/>
          </w:rPr>
          <w:t>22</w:t>
        </w:r>
      </w:hyperlink>
      <w:r w:rsidR="00216D98">
        <w:rPr>
          <w:noProof/>
        </w:rPr>
        <w:t>)</w:t>
      </w:r>
      <w:r w:rsidRPr="00055B3B">
        <w:fldChar w:fldCharType="end"/>
      </w:r>
      <w:r w:rsidRPr="00055B3B">
        <w:t>.</w:t>
      </w:r>
    </w:p>
    <w:p w:rsidR="00620714" w:rsidRDefault="00620714" w:rsidP="00202104">
      <w:pPr>
        <w:rPr>
          <w:szCs w:val="20"/>
        </w:rPr>
      </w:pPr>
      <w:r w:rsidRPr="00011879">
        <w:rPr>
          <w:rFonts w:cs="Times New Roman"/>
          <w:color w:val="000000"/>
          <w:szCs w:val="20"/>
        </w:rPr>
        <w:t>Samples were excluded if (</w:t>
      </w:r>
      <w:proofErr w:type="spellStart"/>
      <w:r w:rsidRPr="00011879">
        <w:rPr>
          <w:rFonts w:cs="Times New Roman"/>
          <w:color w:val="000000"/>
          <w:szCs w:val="20"/>
        </w:rPr>
        <w:t>i</w:t>
      </w:r>
      <w:proofErr w:type="spellEnd"/>
      <w:r w:rsidRPr="00011879">
        <w:rPr>
          <w:rFonts w:cs="Times New Roman"/>
          <w:color w:val="000000"/>
          <w:szCs w:val="20"/>
        </w:rPr>
        <w:t>) the average call rate was &lt; 90%, (ii) there was sex discordance (threshold of heterozygosity &gt; 10% for males and &lt; 20% for females), (iii) unexpected duplicates and evidence of first-degree relative relationships from identity-by-</w:t>
      </w:r>
      <w:bookmarkStart w:id="0" w:name="_GoBack"/>
      <w:bookmarkEnd w:id="0"/>
      <w:r w:rsidRPr="00011879">
        <w:rPr>
          <w:rFonts w:cs="Times New Roman"/>
          <w:color w:val="000000"/>
          <w:szCs w:val="20"/>
        </w:rPr>
        <w:t xml:space="preserve">descent values, (iv) heterozygosity rates for autosomal chromosomes exceeded 6 standard deviation of the mean, (v) based on STRUCTURE analysis </w:t>
      </w:r>
      <w:r w:rsidR="00DF18C9" w:rsidRPr="00011879">
        <w:rPr>
          <w:rFonts w:cs="Times New Roman"/>
          <w:color w:val="000000"/>
          <w:szCs w:val="20"/>
        </w:rPr>
        <w:fldChar w:fldCharType="begin">
          <w:fldData xml:space="preserve">PEVuZE5vdGU+PENpdGU+PEF1dGhvcj5GYWx1c2g8L0F1dGhvcj48WWVhcj4yMDAzPC9ZZWFyPjxS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=
</w:fldData>
        </w:fldChar>
      </w:r>
      <w:r w:rsidR="00216D98">
        <w:rPr>
          <w:rFonts w:cs="Times New Roman"/>
          <w:color w:val="000000"/>
          <w:szCs w:val="20"/>
        </w:rPr>
        <w:instrText xml:space="preserve"> ADDIN EN.CITE </w:instrText>
      </w:r>
      <w:r w:rsidR="00216D98">
        <w:rPr>
          <w:rFonts w:cs="Times New Roman"/>
          <w:color w:val="000000"/>
          <w:szCs w:val="20"/>
        </w:rPr>
        <w:fldChar w:fldCharType="begin">
          <w:fldData xml:space="preserve">PEVuZE5vdGU+PENpdGU+PEF1dGhvcj5GYWx1c2g8L0F1dGhvcj48WWVhcj4yMDAzPC9ZZWFyPjxS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=
</w:fldData>
        </w:fldChar>
      </w:r>
      <w:r w:rsidR="00216D98">
        <w:rPr>
          <w:rFonts w:cs="Times New Roman"/>
          <w:color w:val="000000"/>
          <w:szCs w:val="20"/>
        </w:rPr>
        <w:instrText xml:space="preserve"> ADDIN EN.CITE.DATA </w:instrText>
      </w:r>
      <w:r w:rsidR="00216D98">
        <w:rPr>
          <w:rFonts w:cs="Times New Roman"/>
          <w:color w:val="000000"/>
          <w:szCs w:val="20"/>
        </w:rPr>
      </w:r>
      <w:r w:rsidR="00216D98">
        <w:rPr>
          <w:rFonts w:cs="Times New Roman"/>
          <w:color w:val="000000"/>
          <w:szCs w:val="20"/>
        </w:rPr>
        <w:fldChar w:fldCharType="end"/>
      </w:r>
      <w:r w:rsidR="00DF18C9" w:rsidRPr="00011879">
        <w:rPr>
          <w:rFonts w:cs="Times New Roman"/>
          <w:color w:val="000000"/>
          <w:szCs w:val="20"/>
        </w:rPr>
      </w:r>
      <w:r w:rsidR="00DF18C9" w:rsidRPr="00011879">
        <w:rPr>
          <w:rFonts w:cs="Times New Roman"/>
          <w:color w:val="000000"/>
          <w:szCs w:val="20"/>
        </w:rPr>
        <w:fldChar w:fldCharType="separate"/>
      </w:r>
      <w:r w:rsidR="00216D98">
        <w:rPr>
          <w:rFonts w:cs="Times New Roman"/>
          <w:noProof/>
          <w:color w:val="000000"/>
          <w:szCs w:val="20"/>
        </w:rPr>
        <w:t>(</w:t>
      </w:r>
      <w:hyperlink w:anchor="_ENREF_23" w:tooltip="Falush, 2003 #4290" w:history="1">
        <w:r w:rsidR="003062E0">
          <w:rPr>
            <w:rFonts w:cs="Times New Roman"/>
            <w:noProof/>
            <w:color w:val="000000"/>
            <w:szCs w:val="20"/>
          </w:rPr>
          <w:t>23</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xml:space="preserve"> su</w:t>
      </w:r>
      <w:r w:rsidRPr="00011879">
        <w:rPr>
          <w:rFonts w:cs="Times New Roman"/>
          <w:color w:val="000000"/>
          <w:szCs w:val="20"/>
        </w:rPr>
        <w:t>b</w:t>
      </w:r>
      <w:r w:rsidRPr="00011879">
        <w:rPr>
          <w:rFonts w:cs="Times New Roman"/>
          <w:color w:val="000000"/>
          <w:szCs w:val="20"/>
        </w:rPr>
        <w:t xml:space="preserve">jects were less than 80% European ancestry and (vi) detected as outliers based on principal component analysis (PCA) using EIGENSTRAT </w:t>
      </w:r>
      <w:r w:rsidR="00DF18C9" w:rsidRPr="00011879">
        <w:rPr>
          <w:rFonts w:cs="Times New Roman"/>
          <w:color w:val="000000"/>
          <w:szCs w:val="20"/>
        </w:rPr>
        <w:fldChar w:fldCharType="begin"/>
      </w:r>
      <w:r w:rsidR="00216D98">
        <w:rPr>
          <w:rFonts w:cs="Times New Roman"/>
          <w:color w:val="000000"/>
          <w:szCs w:val="20"/>
        </w:rPr>
        <w:instrText xml:space="preserve"> ADDIN EN.CITE &lt;EndNote&gt;&lt;Cite&gt;&lt;Author&gt;Price&lt;/Author&gt;&lt;Year&gt;2006&lt;/Year&gt;&lt;RecNum&gt;1020&lt;/RecNum&gt;&lt;DisplayText&gt;(24)&lt;/DisplayText&gt;&lt;record&gt;&lt;rec-number&gt;1020&lt;/rec-number&gt;&lt;foreign-keys&gt;&lt;key app="EN" db-id="a5s00fx5pxfed2edddpxwp5hx0pzsfpxvzva" timestamp="1402472873"&gt;1020&lt;/key&gt;&lt;/foreign-keys&gt;&lt;ref-type name="Journal Article"&gt;17&lt;/ref-type&gt;&lt;contributors&gt;&lt;authors&gt;&lt;author&gt;Price, A. L.&lt;/author&gt;&lt;author&gt;Patterson, N. J.&lt;/author&gt;&lt;author&gt;Plenge, R. M.&lt;/author&gt;&lt;author&gt;Weinblatt, M. E.&lt;/author&gt;&lt;author&gt;Shadick, N. A.&lt;/author&gt;&lt;author&gt;Reich, D.&lt;/author&gt;&lt;/authors&gt;&lt;/contributors&gt;&lt;auth-address&gt;Department of Genetics, Harvard Medical School, Boston, Massachusetts 02115, USA. aprice@broad.mit.edu&lt;/auth-address&gt;&lt;titles&gt;&lt;title&gt;Principal components analysis corrects for stratification in genome-wide association studies&lt;/title&gt;&lt;secondary-title&gt;Nat Genet&lt;/secondary-title&gt;&lt;alt-title&gt;Nature genetics&lt;/alt-title&gt;&lt;/titles&gt;&lt;periodical&gt;&lt;full-title&gt;Nat Genet&lt;/full-title&gt;&lt;/periodical&gt;&lt;pages&gt;904-9&lt;/pages&gt;&lt;volume&gt;38&lt;/volume&gt;&lt;number&gt;8&lt;/number&gt;&lt;keywords&gt;&lt;keyword&gt;Algorithms&lt;/keyword&gt;&lt;keyword&gt;Alleles&lt;/keyword&gt;&lt;keyword&gt;Case-Control Studies&lt;/keyword&gt;&lt;keyword&gt;Databases, Nucleic Acid&lt;/keyword&gt;&lt;keyword&gt;Genetic Markers&lt;/keyword&gt;&lt;keyword&gt;Genome, Human&lt;/keyword&gt;&lt;keyword&gt;Genomics/*statistics &amp;amp; numerical data&lt;/keyword&gt;&lt;keyword&gt;Genotype&lt;/keyword&gt;&lt;keyword&gt;Humans&lt;/keyword&gt;&lt;keyword&gt;Phenotype&lt;/keyword&gt;&lt;keyword&gt;Polymorphism, Single Nucleotide&lt;/keyword&gt;&lt;keyword&gt;Principal Component Analysis&lt;/keyword&gt;&lt;/keywords&gt;&lt;dates&gt;&lt;year&gt;2006&lt;/year&gt;&lt;pub-dates&gt;&lt;date&gt;Aug&lt;/date&gt;&lt;/pub-dates&gt;&lt;/dates&gt;&lt;isbn&gt;1061-4036 (Print)&amp;#xD;1061-4036 (Linking)&lt;/isbn&gt;&lt;accession-num&gt;16862161&lt;/accession-num&gt;&lt;urls&gt;&lt;related-urls&gt;&lt;url&gt;http://www.ncbi.nlm.nih.gov/pubmed/16862161&lt;/url&gt;&lt;/related-urls&gt;&lt;/urls&gt;&lt;electronic-resource-num&gt;10.1038/ng1847&lt;/electronic-resource-num&gt;&lt;/record&gt;&lt;/Cite&gt;&lt;/EndNote&gt;</w:instrText>
      </w:r>
      <w:r w:rsidR="00DF18C9" w:rsidRPr="00011879">
        <w:rPr>
          <w:rFonts w:cs="Times New Roman"/>
          <w:color w:val="000000"/>
          <w:szCs w:val="20"/>
        </w:rPr>
        <w:fldChar w:fldCharType="separate"/>
      </w:r>
      <w:r w:rsidR="00216D98">
        <w:rPr>
          <w:rFonts w:cs="Times New Roman"/>
          <w:noProof/>
          <w:color w:val="000000"/>
          <w:szCs w:val="20"/>
        </w:rPr>
        <w:t>(</w:t>
      </w:r>
      <w:hyperlink w:anchor="_ENREF_24" w:tooltip="Price, 2006 #1020" w:history="1">
        <w:r w:rsidR="003062E0">
          <w:rPr>
            <w:rFonts w:cs="Times New Roman"/>
            <w:noProof/>
            <w:color w:val="000000"/>
            <w:szCs w:val="20"/>
          </w:rPr>
          <w:t>24</w:t>
        </w:r>
      </w:hyperlink>
      <w:r w:rsidR="00216D98">
        <w:rPr>
          <w:rFonts w:cs="Times New Roman"/>
          <w:noProof/>
          <w:color w:val="000000"/>
          <w:szCs w:val="20"/>
        </w:rPr>
        <w:t>)</w:t>
      </w:r>
      <w:r w:rsidR="00DF18C9" w:rsidRPr="00011879">
        <w:rPr>
          <w:rFonts w:cs="Times New Roman"/>
          <w:color w:val="000000"/>
          <w:szCs w:val="20"/>
        </w:rPr>
        <w:fldChar w:fldCharType="end"/>
      </w:r>
      <w:r w:rsidRPr="00011879">
        <w:rPr>
          <w:rFonts w:cs="Times New Roman"/>
          <w:color w:val="000000"/>
          <w:szCs w:val="20"/>
        </w:rPr>
        <w:t>. SNPs were excluded if (</w:t>
      </w:r>
      <w:proofErr w:type="spellStart"/>
      <w:r w:rsidRPr="00011879">
        <w:rPr>
          <w:rFonts w:cs="Times New Roman"/>
          <w:color w:val="000000"/>
          <w:szCs w:val="20"/>
        </w:rPr>
        <w:t>i</w:t>
      </w:r>
      <w:proofErr w:type="spellEnd"/>
      <w:r w:rsidRPr="00011879">
        <w:rPr>
          <w:rFonts w:cs="Times New Roman"/>
          <w:color w:val="000000"/>
          <w:szCs w:val="20"/>
        </w:rPr>
        <w:t>) genotyped call rate was less than 95%. Test for Hardy-Weinberg equilibrium (HWE) were also performed, but no SNPs were excluded based on this test. However, each study center was requested to report this information together with results of the analysis for the specific study.</w:t>
      </w:r>
      <w:r w:rsidRPr="00011879">
        <w:rPr>
          <w:szCs w:val="20"/>
        </w:rPr>
        <w:t xml:space="preserve"> </w:t>
      </w:r>
    </w:p>
    <w:p w:rsidR="003062E0" w:rsidRPr="003062E0" w:rsidRDefault="003062E0" w:rsidP="003062E0">
      <w:pPr>
        <w:pStyle w:val="berschrift1"/>
        <w:jc w:val="center"/>
      </w:pPr>
      <w:r w:rsidRPr="00084459">
        <w:t xml:space="preserve">Financial Support: </w:t>
      </w:r>
    </w:p>
    <w:p w:rsidR="003062E0" w:rsidRPr="005B159A" w:rsidRDefault="003062E0" w:rsidP="003062E0">
      <w:pPr>
        <w:keepNext/>
        <w:keepLines/>
      </w:pPr>
      <w:r w:rsidRPr="00055B3B">
        <w:t xml:space="preserve">This study was </w:t>
      </w:r>
      <w:r w:rsidRPr="00F05C50">
        <w:t>supported by a grant from the National Institute of Health (NIH) (U19CA148127). The T</w:t>
      </w:r>
      <w:r w:rsidRPr="00F05C50">
        <w:t>o</w:t>
      </w:r>
      <w:r w:rsidRPr="00F05C50">
        <w:t xml:space="preserve">ronto study was supported by Canadian Cancer Society Research Institute (020214), Ontario Institute of Cancer and ILCCO data management was supported by the Cancer Care Ontario Chair Award to R.H. The German Lung Cancer Study (GLC) consists of three data sets. The Heidelberg Lung Cancer Study was in part supported by a grant (70-2919) from the Deutsche </w:t>
      </w:r>
      <w:proofErr w:type="spellStart"/>
      <w:r w:rsidRPr="00055B3B">
        <w:t>Krebshilfe</w:t>
      </w:r>
      <w:proofErr w:type="spellEnd"/>
      <w:r w:rsidRPr="00055B3B">
        <w:t>. The KORA Surveys were f</w:t>
      </w:r>
      <w:r w:rsidRPr="00055B3B">
        <w:t>i</w:t>
      </w:r>
      <w:r w:rsidRPr="00055B3B">
        <w:t>nanced by the Helmholtz-</w:t>
      </w:r>
      <w:proofErr w:type="spellStart"/>
      <w:r w:rsidRPr="00055B3B">
        <w:t>Gemeinschaft</w:t>
      </w:r>
      <w:proofErr w:type="spellEnd"/>
      <w:r w:rsidRPr="00055B3B">
        <w:t xml:space="preserve"> (HGF) Munich. The </w:t>
      </w:r>
      <w:proofErr w:type="spellStart"/>
      <w:r w:rsidRPr="00055B3B">
        <w:t>LUng</w:t>
      </w:r>
      <w:proofErr w:type="spellEnd"/>
      <w:r w:rsidRPr="00055B3B">
        <w:t xml:space="preserve"> Cancer in the Young (LUCY) study was funded in part by the National Genome Research Network (NGFN), the Deutsche </w:t>
      </w:r>
      <w:proofErr w:type="spellStart"/>
      <w:r w:rsidRPr="00055B3B">
        <w:t>Forschungsgemein</w:t>
      </w:r>
      <w:r>
        <w:softHyphen/>
      </w:r>
      <w:r w:rsidRPr="00055B3B">
        <w:t>schaft</w:t>
      </w:r>
      <w:proofErr w:type="spellEnd"/>
      <w:r w:rsidRPr="00055B3B">
        <w:t xml:space="preserve"> DFG (BI 576/2-1; BI 576/2-2), the HGF and the Federal Office for Radiation Protection (BfS: STSch4454). </w:t>
      </w:r>
      <w:r w:rsidRPr="00E54B8C">
        <w:t xml:space="preserve">Genotyping was performed in the Genome-Analysis-Center (GAC) of the Helmholtz </w:t>
      </w:r>
      <w:proofErr w:type="spellStart"/>
      <w:r w:rsidRPr="00E54B8C">
        <w:t>Zentrum</w:t>
      </w:r>
      <w:proofErr w:type="spellEnd"/>
      <w:r w:rsidRPr="00E54B8C">
        <w:t xml:space="preserve"> </w:t>
      </w:r>
      <w:proofErr w:type="spellStart"/>
      <w:r w:rsidRPr="00E54B8C">
        <w:t>München</w:t>
      </w:r>
      <w:proofErr w:type="spellEnd"/>
      <w:r w:rsidRPr="00E54B8C">
        <w:t xml:space="preserve"> (HMGU). </w:t>
      </w:r>
      <w:r w:rsidRPr="00055B3B">
        <w:t>Support for the Central Europe, HUNT2/</w:t>
      </w:r>
      <w:proofErr w:type="spellStart"/>
      <w:r w:rsidRPr="00055B3B">
        <w:t>Tromsø</w:t>
      </w:r>
      <w:proofErr w:type="spellEnd"/>
      <w:r w:rsidRPr="00055B3B">
        <w:t xml:space="preserve"> and CARET genome-wide studies was provided by </w:t>
      </w:r>
      <w:proofErr w:type="spellStart"/>
      <w:r w:rsidRPr="00055B3B">
        <w:t>Institut</w:t>
      </w:r>
      <w:proofErr w:type="spellEnd"/>
      <w:r w:rsidRPr="00055B3B">
        <w:t xml:space="preserve"> National du Cancer, France. Support for the HUNT2/</w:t>
      </w:r>
      <w:proofErr w:type="spellStart"/>
      <w:r w:rsidRPr="00055B3B">
        <w:t>Tromsø</w:t>
      </w:r>
      <w:proofErr w:type="spellEnd"/>
      <w:r w:rsidRPr="00055B3B">
        <w:t xml:space="preserve"> genome-wide study was also provided by the European Community (Integrated Project DNA repair, LSHG-CT- 2005-512113), the Norwegian Cancer Association and the Functional Genomics </w:t>
      </w:r>
      <w:proofErr w:type="spellStart"/>
      <w:r w:rsidRPr="00055B3B">
        <w:t>Programme</w:t>
      </w:r>
      <w:proofErr w:type="spellEnd"/>
      <w:r w:rsidRPr="00055B3B">
        <w:t xml:space="preserve"> of Research Council of Norway. Support for the Central Europe study, Czech Republic, was also provided by the European R</w:t>
      </w:r>
      <w:r w:rsidRPr="00055B3B">
        <w:t>e</w:t>
      </w:r>
      <w:r w:rsidRPr="00055B3B">
        <w:t xml:space="preserve">gional Development Fund and the State Budget of the Czech Republic (RECAMO, CZ.1.05/2.1.00/03.0101). The </w:t>
      </w:r>
      <w:r w:rsidRPr="005B159A">
        <w:t xml:space="preserve">lung cancer GWAS from Estonia was partly supported by a FP7 grant (REGPOT 245536), by the Estonian Government (SF0180142s08), by EU RDF in the frame of Centre of Excellence in Genomics and </w:t>
      </w:r>
      <w:proofErr w:type="spellStart"/>
      <w:r w:rsidRPr="005B159A">
        <w:t>Estoinian</w:t>
      </w:r>
      <w:proofErr w:type="spellEnd"/>
      <w:r w:rsidRPr="005B159A">
        <w:t xml:space="preserve"> Research Infrastructure’s Roadmap and by University of Tartu (SP1GVARENG). The Environment and Genetics in Lung Cancer Etiology (EAGLE), the Alpha- Tocop</w:t>
      </w:r>
      <w:r w:rsidRPr="005B159A">
        <w:t>h</w:t>
      </w:r>
      <w:r w:rsidRPr="005B159A">
        <w:t xml:space="preserve">erol, Beta-Carotene Cancer Prevention Study (ATBC) and the Prostate, Lung, Colon, Ovary Screening Trial (PLCO) studies and the genotyping of ATBC, the Cancer Prevention Study II Nutrition Cohort (CPS-II) and part of PLCO were supported by the Intramural Research Program of National Institute of Health (NIH), National Cancer Institute (NCI), Division of Cancer Epidemiology and Genetics. ATBC was also supported by U.S. Public Health Service contracts (N01-CN-45165, N01-RC-45035 and N01-RC-37004) from the NCI. PLCO was also supported by individual contracts from the NCI to the University of Colorado Denver (NO1-CN-25514), Georgetown University (NO1-CN-25522), Pacific Health Research Institute (NO1-CN-25515), Henry Ford Health System (NO1-CN-25512), University of Minnesota (NO1-CN-25513), Washington University (NO1-CN-25516), University of Pittsburgh (NO1- CN-25511), University of Utah (NO1-CN-25524), Marshfield Clinic Research Foundation (NO1-CN-25518), University of Alabama at Birmingham (NO1-CN-75022, </w:t>
      </w:r>
      <w:proofErr w:type="spellStart"/>
      <w:r w:rsidRPr="005B159A">
        <w:t>Westat</w:t>
      </w:r>
      <w:proofErr w:type="spellEnd"/>
      <w:r w:rsidRPr="005B159A">
        <w:t>, Inc. NO1-CN-25476), University of California, Los Angeles (NO1-CN-25404). The Cancer Prevention Study II Nutrition Cohort was supported by the American Cancer S</w:t>
      </w:r>
      <w:r w:rsidRPr="005B159A">
        <w:t>o</w:t>
      </w:r>
      <w:r w:rsidRPr="005B159A">
        <w:t xml:space="preserve">ciety. The NIH Genes, Environment and Health Initiative (GEI) partly funded DNA extraction and statistical analyses (HG-06- 033-NCI-01 and RO1HL091172-01), genotyping at the Johns Hopkins University Center for Inherited Disease Research (U01HG004438 and NIH HHSN268200782096C) and study coordination at the GENEVA Coordination Center (U01 HG004446) for EAGLE and part of PLCO studies. Funding for the MD Anderson Cancer Study was provided by NIH grants (P50 CA70907, R01CA121197, RO1 CA127219, U19 CA148127, </w:t>
      </w:r>
      <w:proofErr w:type="gramStart"/>
      <w:r w:rsidRPr="005B159A">
        <w:t>RO1</w:t>
      </w:r>
      <w:proofErr w:type="gramEnd"/>
      <w:r w:rsidRPr="005B159A">
        <w:t xml:space="preserve"> CA55769) and CPRIT grant (RP100443). Genotyping services were provided by the Center for Inherited Disease Research (CIDR). CIDR is funded through a federal contract from the NIH to The Johns Hopkins University (HHSN268200782096C). The Harvard Lung Cancer Study was funded by Funded by NHI (CA074386, CA092824, </w:t>
      </w:r>
      <w:proofErr w:type="gramStart"/>
      <w:r w:rsidRPr="005B159A">
        <w:t>CA090578</w:t>
      </w:r>
      <w:proofErr w:type="gramEnd"/>
      <w:r w:rsidRPr="005B159A">
        <w:t>).</w:t>
      </w:r>
    </w:p>
    <w:p w:rsidR="003062E0" w:rsidRDefault="003062E0" w:rsidP="00202104">
      <w:pPr>
        <w:rPr>
          <w:szCs w:val="20"/>
        </w:rPr>
      </w:pPr>
    </w:p>
    <w:p w:rsidR="00B9708A" w:rsidRPr="00216D98" w:rsidRDefault="00F75B36" w:rsidP="007D2FD5">
      <w:pPr>
        <w:pStyle w:val="berschrift1"/>
        <w:pageBreakBefore/>
        <w:jc w:val="center"/>
        <w:rPr>
          <w:lang w:val="de-DE"/>
        </w:rPr>
      </w:pPr>
      <w:r w:rsidRPr="00216D98">
        <w:rPr>
          <w:lang w:val="de-DE"/>
        </w:rPr>
        <w:t>References</w:t>
      </w:r>
    </w:p>
    <w:p w:rsidR="003062E0" w:rsidRPr="003062E0" w:rsidRDefault="004D28D7" w:rsidP="003062E0">
      <w:pPr>
        <w:pStyle w:val="EndNoteBibliography"/>
        <w:spacing w:afterLines="60" w:after="144"/>
        <w:ind w:left="425" w:hanging="425"/>
        <w:rPr>
          <w:rFonts w:ascii="Arial" w:hAnsi="Arial" w:cs="Arial"/>
          <w:sz w:val="20"/>
          <w:szCs w:val="20"/>
        </w:rPr>
      </w:pPr>
      <w:r w:rsidRPr="003062E0">
        <w:rPr>
          <w:rFonts w:ascii="Arial" w:hAnsi="Arial" w:cs="Arial"/>
          <w:sz w:val="20"/>
          <w:szCs w:val="20"/>
        </w:rPr>
        <w:fldChar w:fldCharType="begin"/>
      </w:r>
      <w:r w:rsidRPr="003062E0">
        <w:rPr>
          <w:rFonts w:ascii="Arial" w:hAnsi="Arial" w:cs="Arial"/>
          <w:sz w:val="20"/>
          <w:szCs w:val="20"/>
          <w:lang w:val="de-DE"/>
        </w:rPr>
        <w:instrText xml:space="preserve"> ADDIN EN.REFLIST </w:instrText>
      </w:r>
      <w:r w:rsidRPr="003062E0">
        <w:rPr>
          <w:rFonts w:ascii="Arial" w:hAnsi="Arial" w:cs="Arial"/>
          <w:sz w:val="20"/>
          <w:szCs w:val="20"/>
        </w:rPr>
        <w:fldChar w:fldCharType="separate"/>
      </w:r>
      <w:bookmarkStart w:id="1" w:name="_ENREF_1"/>
      <w:r w:rsidR="003062E0" w:rsidRPr="003062E0">
        <w:rPr>
          <w:rFonts w:ascii="Arial" w:hAnsi="Arial" w:cs="Arial"/>
          <w:sz w:val="20"/>
          <w:szCs w:val="20"/>
          <w:lang w:val="de-DE"/>
        </w:rPr>
        <w:t>1.</w:t>
      </w:r>
      <w:r w:rsidR="003062E0" w:rsidRPr="003062E0">
        <w:rPr>
          <w:rFonts w:ascii="Arial" w:hAnsi="Arial" w:cs="Arial"/>
          <w:sz w:val="20"/>
          <w:szCs w:val="20"/>
          <w:lang w:val="de-DE"/>
        </w:rPr>
        <w:tab/>
        <w:t xml:space="preserve">Gazdar AF, Shigematsu H, Herz J, Minna JD. </w:t>
      </w:r>
      <w:r w:rsidR="003062E0" w:rsidRPr="003062E0">
        <w:rPr>
          <w:rFonts w:ascii="Arial" w:hAnsi="Arial" w:cs="Arial"/>
          <w:sz w:val="20"/>
          <w:szCs w:val="20"/>
        </w:rPr>
        <w:t>Mutations and addiction to EGFR: the Achilles 'heal' of lung cancers? Trends in molecular medicine. 2004;10:481-6.</w:t>
      </w:r>
      <w:bookmarkEnd w:id="1"/>
    </w:p>
    <w:p w:rsidR="003062E0" w:rsidRPr="003062E0" w:rsidRDefault="003062E0" w:rsidP="003062E0">
      <w:pPr>
        <w:pStyle w:val="EndNoteBibliography"/>
        <w:spacing w:afterLines="60" w:after="144"/>
        <w:ind w:left="425" w:hanging="425"/>
        <w:rPr>
          <w:rFonts w:ascii="Arial" w:hAnsi="Arial" w:cs="Arial"/>
          <w:sz w:val="20"/>
          <w:szCs w:val="20"/>
        </w:rPr>
      </w:pPr>
      <w:bookmarkStart w:id="2" w:name="_ENREF_2"/>
      <w:r w:rsidRPr="003062E0">
        <w:rPr>
          <w:rFonts w:ascii="Arial" w:hAnsi="Arial" w:cs="Arial"/>
          <w:sz w:val="20"/>
          <w:szCs w:val="20"/>
        </w:rPr>
        <w:t>2.</w:t>
      </w:r>
      <w:r w:rsidRPr="003062E0">
        <w:rPr>
          <w:rFonts w:ascii="Arial" w:hAnsi="Arial" w:cs="Arial"/>
          <w:sz w:val="20"/>
          <w:szCs w:val="20"/>
        </w:rPr>
        <w:tab/>
        <w:t>Landi MT, Consonni D, Rotunno M, Bergen AW, Goldstein AM, Lubin JH, et al. Environment And Genetics in Lung cancer Etiology (EAGLE) study: an integrative population-based case-control study of lung cancer. BMC public health. 2008;8:203.</w:t>
      </w:r>
      <w:bookmarkEnd w:id="2"/>
    </w:p>
    <w:p w:rsidR="003062E0" w:rsidRPr="003062E0" w:rsidRDefault="003062E0" w:rsidP="003062E0">
      <w:pPr>
        <w:pStyle w:val="EndNoteBibliography"/>
        <w:spacing w:afterLines="60" w:after="144"/>
        <w:ind w:left="425" w:hanging="425"/>
        <w:rPr>
          <w:rFonts w:ascii="Arial" w:hAnsi="Arial" w:cs="Arial"/>
          <w:sz w:val="20"/>
          <w:szCs w:val="20"/>
        </w:rPr>
      </w:pPr>
      <w:bookmarkStart w:id="3" w:name="_ENREF_3"/>
      <w:r w:rsidRPr="003062E0">
        <w:rPr>
          <w:rFonts w:ascii="Arial" w:hAnsi="Arial" w:cs="Arial"/>
          <w:sz w:val="20"/>
          <w:szCs w:val="20"/>
        </w:rPr>
        <w:t>3.</w:t>
      </w:r>
      <w:r w:rsidRPr="003062E0">
        <w:rPr>
          <w:rFonts w:ascii="Arial" w:hAnsi="Arial" w:cs="Arial"/>
          <w:sz w:val="20"/>
          <w:szCs w:val="20"/>
        </w:rPr>
        <w:tab/>
        <w:t>Kataja-Tuomola MK, Kontto JP, Mannisto S, Albanes D, Virtamo JR. Effect of alpha-tocopherol and beta-carotene supplementation on macrovascular complications and total mortality from diabetes: results of the ATBC Study. Annals of medicine. 2010;42:178-86.</w:t>
      </w:r>
      <w:bookmarkEnd w:id="3"/>
    </w:p>
    <w:p w:rsidR="003062E0" w:rsidRPr="003062E0" w:rsidRDefault="003062E0" w:rsidP="003062E0">
      <w:pPr>
        <w:pStyle w:val="EndNoteBibliography"/>
        <w:spacing w:afterLines="60" w:after="144"/>
        <w:ind w:left="425" w:hanging="425"/>
        <w:rPr>
          <w:rFonts w:ascii="Arial" w:hAnsi="Arial" w:cs="Arial"/>
          <w:sz w:val="20"/>
          <w:szCs w:val="20"/>
        </w:rPr>
      </w:pPr>
      <w:bookmarkStart w:id="4" w:name="_ENREF_4"/>
      <w:r w:rsidRPr="003062E0">
        <w:rPr>
          <w:rFonts w:ascii="Arial" w:hAnsi="Arial" w:cs="Arial"/>
          <w:sz w:val="20"/>
          <w:szCs w:val="20"/>
        </w:rPr>
        <w:t>4.</w:t>
      </w:r>
      <w:r w:rsidRPr="003062E0">
        <w:rPr>
          <w:rFonts w:ascii="Arial" w:hAnsi="Arial" w:cs="Arial"/>
          <w:sz w:val="20"/>
          <w:szCs w:val="20"/>
        </w:rPr>
        <w:tab/>
        <w:t>Aad G, Abbott B, Abdallah J, Abdel Khalek S, Abdinov O, Aben R, et al. Measurements of four-lepton production at the Z resonance in pp collisions at sqrt[s] = 7 and 8 TeV with ATLAS. Physical review letters. 2014;112:231806.</w:t>
      </w:r>
      <w:bookmarkEnd w:id="4"/>
    </w:p>
    <w:p w:rsidR="003062E0" w:rsidRPr="003062E0" w:rsidRDefault="003062E0" w:rsidP="003062E0">
      <w:pPr>
        <w:pStyle w:val="EndNoteBibliography"/>
        <w:spacing w:afterLines="60" w:after="144"/>
        <w:ind w:left="425" w:hanging="425"/>
        <w:rPr>
          <w:rFonts w:ascii="Arial" w:hAnsi="Arial" w:cs="Arial"/>
          <w:sz w:val="20"/>
          <w:szCs w:val="20"/>
        </w:rPr>
      </w:pPr>
      <w:bookmarkStart w:id="5" w:name="_ENREF_5"/>
      <w:r w:rsidRPr="003062E0">
        <w:rPr>
          <w:rFonts w:ascii="Arial" w:hAnsi="Arial" w:cs="Arial"/>
          <w:sz w:val="20"/>
          <w:szCs w:val="20"/>
        </w:rPr>
        <w:t>5.</w:t>
      </w:r>
      <w:r w:rsidRPr="003062E0">
        <w:rPr>
          <w:rFonts w:ascii="Arial" w:hAnsi="Arial" w:cs="Arial"/>
          <w:sz w:val="20"/>
          <w:szCs w:val="20"/>
        </w:rPr>
        <w:tab/>
        <w:t>Landi MT, Chatterjee N, Yu K, Goldin LR, Goldstein AM, Rotunno M, et al. A genome-wide association study of lung cancer identifies a region of chromosome 5p15 associated with risk for adenocarcinoma. Am J Hum Genet. 2009;85:679-91.</w:t>
      </w:r>
      <w:bookmarkEnd w:id="5"/>
    </w:p>
    <w:p w:rsidR="003062E0" w:rsidRPr="003062E0" w:rsidRDefault="003062E0" w:rsidP="003062E0">
      <w:pPr>
        <w:pStyle w:val="EndNoteBibliography"/>
        <w:spacing w:afterLines="60" w:after="144"/>
        <w:ind w:left="425" w:hanging="425"/>
        <w:rPr>
          <w:rFonts w:ascii="Arial" w:hAnsi="Arial" w:cs="Arial"/>
          <w:sz w:val="20"/>
          <w:szCs w:val="20"/>
        </w:rPr>
      </w:pPr>
      <w:bookmarkStart w:id="6" w:name="_ENREF_6"/>
      <w:r w:rsidRPr="003062E0">
        <w:rPr>
          <w:rFonts w:ascii="Arial" w:hAnsi="Arial" w:cs="Arial"/>
          <w:sz w:val="20"/>
          <w:szCs w:val="20"/>
        </w:rPr>
        <w:t>6.</w:t>
      </w:r>
      <w:r w:rsidRPr="003062E0">
        <w:rPr>
          <w:rFonts w:ascii="Arial" w:hAnsi="Arial" w:cs="Arial"/>
          <w:sz w:val="20"/>
          <w:szCs w:val="20"/>
        </w:rPr>
        <w:tab/>
        <w:t>Hayes RB, Sigurdson A, Moore L, Peters U, Huang WY, Pinsky P, et al. Methods for etiologic and early marker investigations in the PLCO trial. Mutation research. 2005;592:147-54.</w:t>
      </w:r>
      <w:bookmarkEnd w:id="6"/>
    </w:p>
    <w:p w:rsidR="003062E0" w:rsidRPr="003062E0" w:rsidRDefault="003062E0" w:rsidP="003062E0">
      <w:pPr>
        <w:pStyle w:val="EndNoteBibliography"/>
        <w:spacing w:afterLines="60" w:after="144"/>
        <w:ind w:left="425" w:hanging="425"/>
        <w:rPr>
          <w:rFonts w:ascii="Arial" w:hAnsi="Arial" w:cs="Arial"/>
          <w:sz w:val="20"/>
          <w:szCs w:val="20"/>
          <w:lang w:val="fr-CH"/>
        </w:rPr>
      </w:pPr>
      <w:bookmarkStart w:id="7" w:name="_ENREF_7"/>
      <w:r w:rsidRPr="003062E0">
        <w:rPr>
          <w:rFonts w:ascii="Arial" w:hAnsi="Arial" w:cs="Arial"/>
          <w:sz w:val="20"/>
          <w:szCs w:val="20"/>
        </w:rPr>
        <w:t>7.</w:t>
      </w:r>
      <w:r w:rsidRPr="003062E0">
        <w:rPr>
          <w:rFonts w:ascii="Arial" w:hAnsi="Arial" w:cs="Arial"/>
          <w:sz w:val="20"/>
          <w:szCs w:val="20"/>
        </w:rPr>
        <w:tab/>
        <w:t xml:space="preserve">Calle EE, Rodriguez C, Jacobs EJ, Almon ML, Chao A, McCullough ML, et al. The American Cancer Society Cancer Prevention Study II Nutrition Cohort: rationale, study design, and baseline characteristics. </w:t>
      </w:r>
      <w:r w:rsidRPr="003062E0">
        <w:rPr>
          <w:rFonts w:ascii="Arial" w:hAnsi="Arial" w:cs="Arial"/>
          <w:sz w:val="20"/>
          <w:szCs w:val="20"/>
          <w:lang w:val="fr-CH"/>
        </w:rPr>
        <w:t>Cancer. 2002;94:500-11.</w:t>
      </w:r>
      <w:bookmarkEnd w:id="7"/>
    </w:p>
    <w:p w:rsidR="003062E0" w:rsidRPr="003062E0" w:rsidRDefault="003062E0" w:rsidP="003062E0">
      <w:pPr>
        <w:pStyle w:val="EndNoteBibliography"/>
        <w:spacing w:afterLines="60" w:after="144"/>
        <w:ind w:left="425" w:hanging="425"/>
        <w:rPr>
          <w:rFonts w:ascii="Arial" w:hAnsi="Arial" w:cs="Arial"/>
          <w:sz w:val="20"/>
          <w:szCs w:val="20"/>
        </w:rPr>
      </w:pPr>
      <w:bookmarkStart w:id="8" w:name="_ENREF_8"/>
      <w:r w:rsidRPr="003062E0">
        <w:rPr>
          <w:rFonts w:ascii="Arial" w:hAnsi="Arial" w:cs="Arial"/>
          <w:sz w:val="20"/>
          <w:szCs w:val="20"/>
          <w:lang w:val="fr-CH"/>
        </w:rPr>
        <w:t>8.</w:t>
      </w:r>
      <w:r w:rsidRPr="003062E0">
        <w:rPr>
          <w:rFonts w:ascii="Arial" w:hAnsi="Arial" w:cs="Arial"/>
          <w:sz w:val="20"/>
          <w:szCs w:val="20"/>
          <w:lang w:val="fr-CH"/>
        </w:rPr>
        <w:tab/>
        <w:t xml:space="preserve">McKay JD, Hung RJ, Gaborieau V, Boffetta P, Chabrier A, Byrnes G, et al. </w:t>
      </w:r>
      <w:r w:rsidRPr="003062E0">
        <w:rPr>
          <w:rFonts w:ascii="Arial" w:hAnsi="Arial" w:cs="Arial"/>
          <w:sz w:val="20"/>
          <w:szCs w:val="20"/>
        </w:rPr>
        <w:t>Lung cancer susceptibility locus at 5p15.33. NatGenet. 2008;40:1404-6.</w:t>
      </w:r>
      <w:bookmarkEnd w:id="8"/>
    </w:p>
    <w:p w:rsidR="003062E0" w:rsidRPr="003062E0" w:rsidRDefault="003062E0" w:rsidP="003062E0">
      <w:pPr>
        <w:pStyle w:val="EndNoteBibliography"/>
        <w:spacing w:afterLines="60" w:after="144"/>
        <w:ind w:left="425" w:hanging="425"/>
        <w:rPr>
          <w:rFonts w:ascii="Arial" w:hAnsi="Arial" w:cs="Arial"/>
          <w:sz w:val="20"/>
          <w:szCs w:val="20"/>
        </w:rPr>
      </w:pPr>
      <w:bookmarkStart w:id="9" w:name="_ENREF_9"/>
      <w:r w:rsidRPr="003062E0">
        <w:rPr>
          <w:rFonts w:ascii="Arial" w:hAnsi="Arial" w:cs="Arial"/>
          <w:sz w:val="20"/>
          <w:szCs w:val="20"/>
        </w:rPr>
        <w:t>9.</w:t>
      </w:r>
      <w:r w:rsidRPr="003062E0">
        <w:rPr>
          <w:rFonts w:ascii="Arial" w:hAnsi="Arial" w:cs="Arial"/>
          <w:sz w:val="20"/>
          <w:szCs w:val="20"/>
        </w:rPr>
        <w:tab/>
        <w:t>Wang Y, Broderick P, Webb E, Wu X, Vijayakrishnan J, Matakidou A, et al. Common 5p15.33 and 6p21.33 variants influence lung cancer risk. NatGenet. 2008;40:1407-9.</w:t>
      </w:r>
      <w:bookmarkEnd w:id="9"/>
    </w:p>
    <w:p w:rsidR="003062E0" w:rsidRPr="003062E0" w:rsidRDefault="003062E0" w:rsidP="003062E0">
      <w:pPr>
        <w:pStyle w:val="EndNoteBibliography"/>
        <w:spacing w:afterLines="60" w:after="144"/>
        <w:ind w:left="425" w:hanging="425"/>
        <w:rPr>
          <w:rFonts w:ascii="Arial" w:hAnsi="Arial" w:cs="Arial"/>
          <w:sz w:val="20"/>
          <w:szCs w:val="20"/>
        </w:rPr>
      </w:pPr>
      <w:bookmarkStart w:id="10" w:name="_ENREF_10"/>
      <w:r w:rsidRPr="003062E0">
        <w:rPr>
          <w:rFonts w:ascii="Arial" w:hAnsi="Arial" w:cs="Arial"/>
          <w:sz w:val="20"/>
          <w:szCs w:val="20"/>
        </w:rPr>
        <w:t>10.</w:t>
      </w:r>
      <w:r w:rsidRPr="003062E0">
        <w:rPr>
          <w:rFonts w:ascii="Arial" w:hAnsi="Arial" w:cs="Arial"/>
          <w:sz w:val="20"/>
          <w:szCs w:val="20"/>
        </w:rPr>
        <w:tab/>
        <w:t>Brennan P, Crispo A, Zaridze D, Szeszenia-Dabrowska N, Rudnai P, Lissowska J, et al. High cumulative risk of lung cancer death among smokers and nonsmokers in Central and Eastern Europe. Am J Epidemiol. 2006;164:1233-41.</w:t>
      </w:r>
      <w:bookmarkEnd w:id="10"/>
    </w:p>
    <w:p w:rsidR="003062E0" w:rsidRPr="003062E0" w:rsidRDefault="003062E0" w:rsidP="003062E0">
      <w:pPr>
        <w:pStyle w:val="EndNoteBibliography"/>
        <w:spacing w:afterLines="60" w:after="144"/>
        <w:ind w:left="425" w:hanging="425"/>
        <w:rPr>
          <w:rFonts w:ascii="Arial" w:hAnsi="Arial" w:cs="Arial"/>
          <w:sz w:val="20"/>
          <w:szCs w:val="20"/>
        </w:rPr>
      </w:pPr>
      <w:bookmarkStart w:id="11" w:name="_ENREF_11"/>
      <w:r w:rsidRPr="003062E0">
        <w:rPr>
          <w:rFonts w:ascii="Arial" w:hAnsi="Arial" w:cs="Arial"/>
          <w:sz w:val="20"/>
          <w:szCs w:val="20"/>
        </w:rPr>
        <w:t>11.</w:t>
      </w:r>
      <w:r w:rsidRPr="003062E0">
        <w:rPr>
          <w:rFonts w:ascii="Arial" w:hAnsi="Arial" w:cs="Arial"/>
          <w:sz w:val="20"/>
          <w:szCs w:val="20"/>
        </w:rPr>
        <w:tab/>
        <w:t>Hung RJ, McKay JD, Gaborieau V, Boffetta P, Hashibe M, Zaridze D, et al. A susceptibility locus for lung cancer maps to nicotinic acetylcholine receptor subunit genes on 15q25. Nature. 2008;452:633-7.</w:t>
      </w:r>
      <w:bookmarkEnd w:id="11"/>
    </w:p>
    <w:p w:rsidR="003062E0" w:rsidRPr="003062E0" w:rsidRDefault="003062E0" w:rsidP="003062E0">
      <w:pPr>
        <w:pStyle w:val="EndNoteBibliography"/>
        <w:spacing w:afterLines="60" w:after="144"/>
        <w:ind w:left="425" w:hanging="425"/>
        <w:rPr>
          <w:rFonts w:ascii="Arial" w:hAnsi="Arial" w:cs="Arial"/>
          <w:sz w:val="20"/>
          <w:szCs w:val="20"/>
          <w:lang w:val="fr-CH"/>
        </w:rPr>
      </w:pPr>
      <w:bookmarkStart w:id="12" w:name="_ENREF_12"/>
      <w:r w:rsidRPr="003062E0">
        <w:rPr>
          <w:rFonts w:ascii="Arial" w:hAnsi="Arial" w:cs="Arial"/>
          <w:sz w:val="20"/>
          <w:szCs w:val="20"/>
        </w:rPr>
        <w:t>12.</w:t>
      </w:r>
      <w:r w:rsidRPr="003062E0">
        <w:rPr>
          <w:rFonts w:ascii="Arial" w:hAnsi="Arial" w:cs="Arial"/>
          <w:sz w:val="20"/>
          <w:szCs w:val="20"/>
        </w:rPr>
        <w:tab/>
        <w:t xml:space="preserve">Rafnar T, Sulem P, Besenbacher S, Gudbjartsson DF, Zanon C, Gudmundsson J, et al. Genome-wide significant association between a sequence variant at 15q15.2 and lung cancer risk. </w:t>
      </w:r>
      <w:r w:rsidRPr="003062E0">
        <w:rPr>
          <w:rFonts w:ascii="Arial" w:hAnsi="Arial" w:cs="Arial"/>
          <w:sz w:val="20"/>
          <w:szCs w:val="20"/>
          <w:lang w:val="fr-CH"/>
        </w:rPr>
        <w:t>Cancer Res. 2011;71:1356-61.</w:t>
      </w:r>
      <w:bookmarkEnd w:id="12"/>
    </w:p>
    <w:p w:rsidR="003062E0" w:rsidRPr="003062E0" w:rsidRDefault="003062E0" w:rsidP="003062E0">
      <w:pPr>
        <w:pStyle w:val="EndNoteBibliography"/>
        <w:spacing w:afterLines="60" w:after="144"/>
        <w:ind w:left="425" w:hanging="425"/>
        <w:rPr>
          <w:rFonts w:ascii="Arial" w:hAnsi="Arial" w:cs="Arial"/>
          <w:sz w:val="20"/>
          <w:szCs w:val="20"/>
          <w:lang w:val="fr-CH"/>
        </w:rPr>
      </w:pPr>
      <w:bookmarkStart w:id="13" w:name="_ENREF_13"/>
      <w:r w:rsidRPr="003062E0">
        <w:rPr>
          <w:rFonts w:ascii="Arial" w:hAnsi="Arial" w:cs="Arial"/>
          <w:sz w:val="20"/>
          <w:szCs w:val="20"/>
          <w:lang w:val="fr-CH"/>
        </w:rPr>
        <w:t>13.</w:t>
      </w:r>
      <w:r w:rsidRPr="003062E0">
        <w:rPr>
          <w:rFonts w:ascii="Arial" w:hAnsi="Arial" w:cs="Arial"/>
          <w:sz w:val="20"/>
          <w:szCs w:val="20"/>
          <w:lang w:val="fr-CH"/>
        </w:rPr>
        <w:tab/>
        <w:t xml:space="preserve">Thorgeirsson TE, Geller F, Sulem P, Rafnar T, Wiste A, Magnusson KP, et al. </w:t>
      </w:r>
      <w:r w:rsidRPr="003062E0">
        <w:rPr>
          <w:rFonts w:ascii="Arial" w:hAnsi="Arial" w:cs="Arial"/>
          <w:sz w:val="20"/>
          <w:szCs w:val="20"/>
        </w:rPr>
        <w:t xml:space="preserve">A variant associated with nicotine dependence, lung cancer and peripheral arterial disease. </w:t>
      </w:r>
      <w:r w:rsidRPr="003062E0">
        <w:rPr>
          <w:rFonts w:ascii="Arial" w:hAnsi="Arial" w:cs="Arial"/>
          <w:sz w:val="20"/>
          <w:szCs w:val="20"/>
          <w:lang w:val="fr-CH"/>
        </w:rPr>
        <w:t>Nature. 2008;452:638-42.</w:t>
      </w:r>
      <w:bookmarkEnd w:id="13"/>
    </w:p>
    <w:p w:rsidR="003062E0" w:rsidRPr="003062E0" w:rsidRDefault="003062E0" w:rsidP="003062E0">
      <w:pPr>
        <w:pStyle w:val="EndNoteBibliography"/>
        <w:spacing w:afterLines="60" w:after="144"/>
        <w:ind w:left="425" w:hanging="425"/>
        <w:rPr>
          <w:rFonts w:ascii="Arial" w:hAnsi="Arial" w:cs="Arial"/>
          <w:sz w:val="20"/>
          <w:szCs w:val="20"/>
        </w:rPr>
      </w:pPr>
      <w:bookmarkStart w:id="14" w:name="_ENREF_14"/>
      <w:r w:rsidRPr="003062E0">
        <w:rPr>
          <w:rFonts w:ascii="Arial" w:hAnsi="Arial" w:cs="Arial"/>
          <w:sz w:val="20"/>
          <w:szCs w:val="20"/>
          <w:lang w:val="fr-CH"/>
        </w:rPr>
        <w:t>14.</w:t>
      </w:r>
      <w:r w:rsidRPr="003062E0">
        <w:rPr>
          <w:rFonts w:ascii="Arial" w:hAnsi="Arial" w:cs="Arial"/>
          <w:sz w:val="20"/>
          <w:szCs w:val="20"/>
          <w:lang w:val="fr-CH"/>
        </w:rPr>
        <w:tab/>
        <w:t xml:space="preserve">Asomaning K, Miller DP, Liu G, Wain JC, Lynch TJ, Su L, et al. </w:t>
      </w:r>
      <w:r w:rsidRPr="003062E0">
        <w:rPr>
          <w:rFonts w:ascii="Arial" w:hAnsi="Arial" w:cs="Arial"/>
          <w:sz w:val="20"/>
          <w:szCs w:val="20"/>
        </w:rPr>
        <w:t>Second hand smoke, age of exposure and lung cancer risk. Lung Cancer. 2008;61:13-20.</w:t>
      </w:r>
      <w:bookmarkEnd w:id="14"/>
    </w:p>
    <w:p w:rsidR="003062E0" w:rsidRPr="003062E0" w:rsidRDefault="003062E0" w:rsidP="003062E0">
      <w:pPr>
        <w:pStyle w:val="EndNoteBibliography"/>
        <w:spacing w:afterLines="60" w:after="144"/>
        <w:ind w:left="425" w:hanging="425"/>
        <w:rPr>
          <w:rFonts w:ascii="Arial" w:hAnsi="Arial" w:cs="Arial"/>
          <w:sz w:val="20"/>
          <w:szCs w:val="20"/>
        </w:rPr>
      </w:pPr>
      <w:bookmarkStart w:id="15" w:name="_ENREF_15"/>
      <w:r w:rsidRPr="003062E0">
        <w:rPr>
          <w:rFonts w:ascii="Arial" w:hAnsi="Arial" w:cs="Arial"/>
          <w:sz w:val="20"/>
          <w:szCs w:val="20"/>
        </w:rPr>
        <w:t>15.</w:t>
      </w:r>
      <w:r w:rsidRPr="003062E0">
        <w:rPr>
          <w:rFonts w:ascii="Arial" w:hAnsi="Arial" w:cs="Arial"/>
          <w:sz w:val="20"/>
          <w:szCs w:val="20"/>
        </w:rPr>
        <w:tab/>
        <w:t>Su L, Zhou W, Asomaning K, Lin X, Wain JC, Lynch TJ, et al. Genotypes and haplotypes of matrix metalloproteinase 1, 3 and 12 genes and the risk of lung cancer. Carcinogenesis. 2006;27:1024-9.</w:t>
      </w:r>
      <w:bookmarkEnd w:id="15"/>
    </w:p>
    <w:p w:rsidR="003062E0" w:rsidRPr="003062E0" w:rsidRDefault="003062E0" w:rsidP="003062E0">
      <w:pPr>
        <w:pStyle w:val="EndNoteBibliography"/>
        <w:spacing w:afterLines="60" w:after="144"/>
        <w:ind w:left="425" w:hanging="425"/>
        <w:rPr>
          <w:rFonts w:ascii="Arial" w:hAnsi="Arial" w:cs="Arial"/>
          <w:sz w:val="20"/>
          <w:szCs w:val="20"/>
        </w:rPr>
      </w:pPr>
      <w:bookmarkStart w:id="16" w:name="_ENREF_16"/>
      <w:r w:rsidRPr="003062E0">
        <w:rPr>
          <w:rFonts w:ascii="Arial" w:hAnsi="Arial" w:cs="Arial"/>
          <w:sz w:val="20"/>
          <w:szCs w:val="20"/>
        </w:rPr>
        <w:t>16.</w:t>
      </w:r>
      <w:r w:rsidRPr="003062E0">
        <w:rPr>
          <w:rFonts w:ascii="Arial" w:hAnsi="Arial" w:cs="Arial"/>
          <w:sz w:val="20"/>
          <w:szCs w:val="20"/>
        </w:rPr>
        <w:tab/>
        <w:t>Bosken CH, Wei Q, Amos CI, Spitz MR. An analysis of DNA repair as a determinant of survival in patients with non-small-cell lung cancer. J Natl Cancer Inst. 2002;94:1091-9.</w:t>
      </w:r>
      <w:bookmarkEnd w:id="16"/>
    </w:p>
    <w:p w:rsidR="003062E0" w:rsidRPr="003062E0" w:rsidRDefault="003062E0" w:rsidP="003062E0">
      <w:pPr>
        <w:pStyle w:val="EndNoteBibliography"/>
        <w:spacing w:afterLines="60" w:after="144"/>
        <w:ind w:left="425" w:hanging="425"/>
        <w:rPr>
          <w:rFonts w:ascii="Arial" w:hAnsi="Arial" w:cs="Arial"/>
          <w:sz w:val="20"/>
          <w:szCs w:val="20"/>
          <w:lang w:val="de-DE"/>
        </w:rPr>
      </w:pPr>
      <w:bookmarkStart w:id="17" w:name="_ENREF_17"/>
      <w:r w:rsidRPr="003062E0">
        <w:rPr>
          <w:rFonts w:ascii="Arial" w:hAnsi="Arial" w:cs="Arial"/>
          <w:sz w:val="20"/>
          <w:szCs w:val="20"/>
        </w:rPr>
        <w:t>17.</w:t>
      </w:r>
      <w:r w:rsidRPr="003062E0">
        <w:rPr>
          <w:rFonts w:ascii="Arial" w:hAnsi="Arial" w:cs="Arial"/>
          <w:sz w:val="20"/>
          <w:szCs w:val="20"/>
        </w:rPr>
        <w:tab/>
        <w:t xml:space="preserve">Amos CI, Wu X, Broderick P, Gorlov IP, Gu J, Eisen T, et al. Genome-wide association scan of tag SNPs identifies a susceptibility locus for lung cancer at 15q25.1. </w:t>
      </w:r>
      <w:r w:rsidRPr="003062E0">
        <w:rPr>
          <w:rFonts w:ascii="Arial" w:hAnsi="Arial" w:cs="Arial"/>
          <w:sz w:val="20"/>
          <w:szCs w:val="20"/>
          <w:lang w:val="de-DE"/>
        </w:rPr>
        <w:t>Nat Genet. 2008;40:616-22.</w:t>
      </w:r>
      <w:bookmarkEnd w:id="17"/>
    </w:p>
    <w:p w:rsidR="003062E0" w:rsidRPr="003062E0" w:rsidRDefault="003062E0" w:rsidP="003062E0">
      <w:pPr>
        <w:pStyle w:val="EndNoteBibliography"/>
        <w:spacing w:afterLines="60" w:after="144"/>
        <w:ind w:left="425" w:hanging="425"/>
        <w:rPr>
          <w:rFonts w:ascii="Arial" w:hAnsi="Arial" w:cs="Arial"/>
          <w:sz w:val="20"/>
          <w:szCs w:val="20"/>
        </w:rPr>
      </w:pPr>
      <w:bookmarkStart w:id="18" w:name="_ENREF_18"/>
      <w:r w:rsidRPr="003062E0">
        <w:rPr>
          <w:rFonts w:ascii="Arial" w:hAnsi="Arial" w:cs="Arial"/>
          <w:sz w:val="20"/>
          <w:szCs w:val="20"/>
          <w:lang w:val="de-DE"/>
        </w:rPr>
        <w:t>18.</w:t>
      </w:r>
      <w:r w:rsidRPr="003062E0">
        <w:rPr>
          <w:rFonts w:ascii="Arial" w:hAnsi="Arial" w:cs="Arial"/>
          <w:sz w:val="20"/>
          <w:szCs w:val="20"/>
          <w:lang w:val="de-DE"/>
        </w:rPr>
        <w:tab/>
        <w:t xml:space="preserve">Rosenberger A, Illig T, Korb K, Klopp N, Zietemann V, Wolke G, et al. </w:t>
      </w:r>
      <w:r w:rsidRPr="003062E0">
        <w:rPr>
          <w:rFonts w:ascii="Arial" w:hAnsi="Arial" w:cs="Arial"/>
          <w:sz w:val="20"/>
          <w:szCs w:val="20"/>
        </w:rPr>
        <w:t>Do genetic factors protect for early onset lung cancer? A case control study before the age of 50 years. BMC Cancer. 2008;8:60.</w:t>
      </w:r>
      <w:bookmarkEnd w:id="18"/>
    </w:p>
    <w:p w:rsidR="003062E0" w:rsidRPr="003062E0" w:rsidRDefault="003062E0" w:rsidP="003062E0">
      <w:pPr>
        <w:pStyle w:val="EndNoteBibliography"/>
        <w:spacing w:afterLines="60" w:after="144"/>
        <w:ind w:left="425" w:hanging="425"/>
        <w:rPr>
          <w:rFonts w:ascii="Arial" w:hAnsi="Arial" w:cs="Arial"/>
          <w:sz w:val="20"/>
          <w:szCs w:val="20"/>
          <w:lang w:val="de-DE"/>
        </w:rPr>
      </w:pPr>
      <w:bookmarkStart w:id="19" w:name="_ENREF_19"/>
      <w:r w:rsidRPr="003062E0">
        <w:rPr>
          <w:rFonts w:ascii="Arial" w:hAnsi="Arial" w:cs="Arial"/>
          <w:sz w:val="20"/>
          <w:szCs w:val="20"/>
        </w:rPr>
        <w:t>19.</w:t>
      </w:r>
      <w:r w:rsidRPr="003062E0">
        <w:rPr>
          <w:rFonts w:ascii="Arial" w:hAnsi="Arial" w:cs="Arial"/>
          <w:sz w:val="20"/>
          <w:szCs w:val="20"/>
        </w:rPr>
        <w:tab/>
        <w:t xml:space="preserve">Sauter W, Rosenberger A, Beckmann L, Kropp S, Mittelstrass K, Timofeeva M, et al. Matrix metalloproteinase 1 (MMP1) is associated with early-onset lung cancer. Cancer epidemiology, biomarkers &amp; prevention : a publication of the American Association for Cancer Research, cosponsored by the American Society of Preventive Oncology. </w:t>
      </w:r>
      <w:r w:rsidRPr="003062E0">
        <w:rPr>
          <w:rFonts w:ascii="Arial" w:hAnsi="Arial" w:cs="Arial"/>
          <w:sz w:val="20"/>
          <w:szCs w:val="20"/>
          <w:lang w:val="de-DE"/>
        </w:rPr>
        <w:t>2008;17:1127-35.</w:t>
      </w:r>
      <w:bookmarkEnd w:id="19"/>
    </w:p>
    <w:p w:rsidR="003062E0" w:rsidRPr="003062E0" w:rsidRDefault="003062E0" w:rsidP="003062E0">
      <w:pPr>
        <w:pStyle w:val="EndNoteBibliography"/>
        <w:spacing w:afterLines="60" w:after="144"/>
        <w:ind w:left="425" w:hanging="425"/>
        <w:rPr>
          <w:rFonts w:ascii="Arial" w:hAnsi="Arial" w:cs="Arial"/>
          <w:sz w:val="20"/>
          <w:szCs w:val="20"/>
        </w:rPr>
      </w:pPr>
      <w:bookmarkStart w:id="20" w:name="_ENREF_20"/>
      <w:r w:rsidRPr="003062E0">
        <w:rPr>
          <w:rFonts w:ascii="Arial" w:hAnsi="Arial" w:cs="Arial"/>
          <w:sz w:val="20"/>
          <w:szCs w:val="20"/>
          <w:lang w:val="de-DE"/>
        </w:rPr>
        <w:t>20.</w:t>
      </w:r>
      <w:r w:rsidRPr="003062E0">
        <w:rPr>
          <w:rFonts w:ascii="Arial" w:hAnsi="Arial" w:cs="Arial"/>
          <w:sz w:val="20"/>
          <w:szCs w:val="20"/>
          <w:lang w:val="de-DE"/>
        </w:rPr>
        <w:tab/>
        <w:t xml:space="preserve">Dally H, Gassner K, Jager B, Schmezer P, Spiegelhalder B, Edler L, et al. </w:t>
      </w:r>
      <w:r w:rsidRPr="003062E0">
        <w:rPr>
          <w:rFonts w:ascii="Arial" w:hAnsi="Arial" w:cs="Arial"/>
          <w:sz w:val="20"/>
          <w:szCs w:val="20"/>
        </w:rPr>
        <w:t>Myeloperoxidase (MPO) genotype and lung cancer histologic types: the MPO -463 A allele is associated with reduced risk for small cell lung cancer in smokers. International journal of cancer Journal international du cancer. 2002;102:530-5.</w:t>
      </w:r>
      <w:bookmarkEnd w:id="20"/>
    </w:p>
    <w:p w:rsidR="003062E0" w:rsidRPr="003062E0" w:rsidRDefault="003062E0" w:rsidP="003062E0">
      <w:pPr>
        <w:pStyle w:val="EndNoteBibliography"/>
        <w:spacing w:afterLines="60" w:after="144"/>
        <w:ind w:left="425" w:hanging="425"/>
        <w:rPr>
          <w:rFonts w:ascii="Arial" w:hAnsi="Arial" w:cs="Arial"/>
          <w:sz w:val="20"/>
          <w:szCs w:val="20"/>
        </w:rPr>
      </w:pPr>
      <w:bookmarkStart w:id="21" w:name="_ENREF_21"/>
      <w:r w:rsidRPr="003062E0">
        <w:rPr>
          <w:rFonts w:ascii="Arial" w:hAnsi="Arial" w:cs="Arial"/>
          <w:sz w:val="20"/>
          <w:szCs w:val="20"/>
        </w:rPr>
        <w:t>21.</w:t>
      </w:r>
      <w:r w:rsidRPr="003062E0">
        <w:rPr>
          <w:rFonts w:ascii="Arial" w:hAnsi="Arial" w:cs="Arial"/>
          <w:sz w:val="20"/>
          <w:szCs w:val="20"/>
        </w:rPr>
        <w:tab/>
        <w:t>Wichmann HE, Gieger C, Illig T. KORA-gen--resource for population genetics, controls and a broad spectrum of disease phenotypes. Gesundheitswesen. 2005;67 Suppl 1:S26-S30.</w:t>
      </w:r>
      <w:bookmarkEnd w:id="21"/>
    </w:p>
    <w:p w:rsidR="003062E0" w:rsidRPr="003062E0" w:rsidRDefault="003062E0" w:rsidP="003062E0">
      <w:pPr>
        <w:pStyle w:val="EndNoteBibliography"/>
        <w:spacing w:afterLines="60" w:after="144"/>
        <w:ind w:left="425" w:hanging="425"/>
        <w:rPr>
          <w:rFonts w:ascii="Arial" w:hAnsi="Arial" w:cs="Arial"/>
          <w:sz w:val="20"/>
          <w:szCs w:val="20"/>
        </w:rPr>
      </w:pPr>
      <w:bookmarkStart w:id="22" w:name="_ENREF_22"/>
      <w:r w:rsidRPr="003062E0">
        <w:rPr>
          <w:rFonts w:ascii="Arial" w:hAnsi="Arial" w:cs="Arial"/>
          <w:sz w:val="20"/>
          <w:szCs w:val="20"/>
        </w:rPr>
        <w:t>22.</w:t>
      </w:r>
      <w:r w:rsidRPr="003062E0">
        <w:rPr>
          <w:rFonts w:ascii="Arial" w:hAnsi="Arial" w:cs="Arial"/>
          <w:sz w:val="20"/>
          <w:szCs w:val="20"/>
        </w:rPr>
        <w:tab/>
        <w:t>Timofeeva MN, Hung RJ, Rafnar T, Christiani DC, Field JK, Bickeboller H, et al. Influence of common genetic variation on lung cancer risk: meta-analysis of 14 900 cases and 29 485 controls. Human molecular genetics. 2012;21:4980-95.</w:t>
      </w:r>
      <w:bookmarkEnd w:id="22"/>
    </w:p>
    <w:p w:rsidR="003062E0" w:rsidRPr="003062E0" w:rsidRDefault="003062E0" w:rsidP="003062E0">
      <w:pPr>
        <w:pStyle w:val="EndNoteBibliography"/>
        <w:spacing w:afterLines="60" w:after="144"/>
        <w:ind w:left="425" w:hanging="425"/>
        <w:rPr>
          <w:rFonts w:ascii="Arial" w:hAnsi="Arial" w:cs="Arial"/>
          <w:sz w:val="20"/>
          <w:szCs w:val="20"/>
        </w:rPr>
      </w:pPr>
      <w:bookmarkStart w:id="23" w:name="_ENREF_23"/>
      <w:r w:rsidRPr="003062E0">
        <w:rPr>
          <w:rFonts w:ascii="Arial" w:hAnsi="Arial" w:cs="Arial"/>
          <w:sz w:val="20"/>
          <w:szCs w:val="20"/>
        </w:rPr>
        <w:t>23.</w:t>
      </w:r>
      <w:r w:rsidRPr="003062E0">
        <w:rPr>
          <w:rFonts w:ascii="Arial" w:hAnsi="Arial" w:cs="Arial"/>
          <w:sz w:val="20"/>
          <w:szCs w:val="20"/>
        </w:rPr>
        <w:tab/>
        <w:t>Falush D, Stephens M, Pritchard JK. Inference of population structure using multilocus genotype data: linked loci and correlated allele frequencies. Genetics. 2003;164:1567-87.</w:t>
      </w:r>
      <w:bookmarkEnd w:id="23"/>
    </w:p>
    <w:p w:rsidR="003062E0" w:rsidRPr="003062E0" w:rsidRDefault="003062E0" w:rsidP="003062E0">
      <w:pPr>
        <w:pStyle w:val="EndNoteBibliography"/>
        <w:spacing w:afterLines="60" w:after="144"/>
        <w:ind w:left="425" w:hanging="425"/>
        <w:rPr>
          <w:rFonts w:ascii="Arial" w:hAnsi="Arial" w:cs="Arial"/>
          <w:sz w:val="20"/>
          <w:szCs w:val="20"/>
        </w:rPr>
      </w:pPr>
      <w:bookmarkStart w:id="24" w:name="_ENREF_24"/>
      <w:r w:rsidRPr="003062E0">
        <w:rPr>
          <w:rFonts w:ascii="Arial" w:hAnsi="Arial" w:cs="Arial"/>
          <w:sz w:val="20"/>
          <w:szCs w:val="20"/>
        </w:rPr>
        <w:t>24.</w:t>
      </w:r>
      <w:r w:rsidRPr="003062E0">
        <w:rPr>
          <w:rFonts w:ascii="Arial" w:hAnsi="Arial" w:cs="Arial"/>
          <w:sz w:val="20"/>
          <w:szCs w:val="20"/>
        </w:rPr>
        <w:tab/>
        <w:t>Price AL, Patterson NJ, Plenge RM, Weinblatt ME, Shadick NA, Reich D. Principal components analysis corrects for stratification in genome-wide association studies. Nat Genet. 2006;38:904-9.</w:t>
      </w:r>
      <w:bookmarkEnd w:id="24"/>
    </w:p>
    <w:p w:rsidR="00B9708A" w:rsidRPr="003062E0" w:rsidRDefault="004D28D7" w:rsidP="003062E0">
      <w:pPr>
        <w:keepLines/>
        <w:spacing w:afterLines="60" w:after="144"/>
        <w:ind w:left="425" w:hanging="425"/>
        <w:rPr>
          <w:rFonts w:cs="Arial"/>
          <w:szCs w:val="20"/>
        </w:rPr>
        <w:sectPr w:rsidR="00B9708A" w:rsidRPr="003062E0" w:rsidSect="00F64520">
          <w:footerReference w:type="default" r:id="rId9"/>
          <w:type w:val="continuous"/>
          <w:pgSz w:w="12240" w:h="15840"/>
          <w:pgMar w:top="1417" w:right="1417" w:bottom="1134" w:left="1417" w:header="708" w:footer="433" w:gutter="0"/>
          <w:lnNumType w:countBy="1" w:restart="continuous"/>
          <w:cols w:space="708"/>
          <w:docGrid w:linePitch="360"/>
        </w:sectPr>
      </w:pPr>
      <w:r w:rsidRPr="003062E0">
        <w:rPr>
          <w:rFonts w:cs="Arial"/>
          <w:szCs w:val="20"/>
        </w:rPr>
        <w:fldChar w:fldCharType="end"/>
      </w:r>
    </w:p>
    <w:p w:rsidR="00CE6CEA" w:rsidRPr="003062E0" w:rsidRDefault="00CE6CEA" w:rsidP="003062E0">
      <w:pPr>
        <w:spacing w:afterLines="60" w:after="144"/>
        <w:ind w:left="425" w:hanging="425"/>
        <w:rPr>
          <w:rFonts w:cs="Arial"/>
          <w:szCs w:val="20"/>
        </w:rPr>
      </w:pPr>
    </w:p>
    <w:sectPr w:rsidR="00CE6CEA" w:rsidRPr="003062E0" w:rsidSect="00F64520">
      <w:type w:val="continuous"/>
      <w:pgSz w:w="12240" w:h="15840"/>
      <w:pgMar w:top="1417" w:right="1417" w:bottom="1134" w:left="1417" w:header="708" w:footer="433"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51" w:rsidRDefault="00A62751" w:rsidP="004D7B86">
      <w:pPr>
        <w:spacing w:after="0"/>
      </w:pPr>
      <w:r>
        <w:separator/>
      </w:r>
    </w:p>
  </w:endnote>
  <w:endnote w:type="continuationSeparator" w:id="0">
    <w:p w:rsidR="00A62751" w:rsidRDefault="00A62751" w:rsidP="004D7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186334"/>
      <w:docPartObj>
        <w:docPartGallery w:val="Page Numbers (Bottom of Page)"/>
        <w:docPartUnique/>
      </w:docPartObj>
    </w:sdtPr>
    <w:sdtEndPr>
      <w:rPr>
        <w:sz w:val="16"/>
      </w:rPr>
    </w:sdtEndPr>
    <w:sdtContent>
      <w:p w:rsidR="00A62751" w:rsidRPr="00C50DEC" w:rsidRDefault="00A62751" w:rsidP="00482002">
        <w:pPr>
          <w:pStyle w:val="Fuzeile"/>
          <w:rPr>
            <w:sz w:val="16"/>
            <w:lang w:val="de-DE"/>
          </w:rPr>
        </w:pPr>
        <w:r w:rsidRPr="00482002">
          <w:rPr>
            <w:sz w:val="16"/>
          </w:rPr>
          <w:fldChar w:fldCharType="begin"/>
        </w:r>
        <w:r w:rsidRPr="00C50DEC">
          <w:rPr>
            <w:sz w:val="16"/>
            <w:lang w:val="de-DE"/>
          </w:rPr>
          <w:instrText xml:space="preserve"> FILENAME  \p  \* MERGEFORMAT </w:instrText>
        </w:r>
        <w:r w:rsidRPr="00482002">
          <w:rPr>
            <w:sz w:val="16"/>
          </w:rPr>
          <w:fldChar w:fldCharType="separate"/>
        </w:r>
        <w:r>
          <w:rPr>
            <w:noProof/>
            <w:sz w:val="16"/>
            <w:lang w:val="de-DE"/>
          </w:rPr>
          <w:t>O:\ILCCO\TRICL U19\TRICL Pathway\Meta-Analyse GSA-Methoden\Publikationen Präsentationen\Projekt Sohns (Histone lupus)\Projekt Sohs - Manuskript V2.2.docx</w:t>
        </w:r>
        <w:r w:rsidRPr="00482002">
          <w:rPr>
            <w:sz w:val="16"/>
          </w:rPr>
          <w:fldChar w:fldCharType="end"/>
        </w:r>
        <w:r w:rsidRPr="00482002">
          <w:rPr>
            <w:noProof/>
            <w:sz w:val="16"/>
            <w:lang w:val="de-DE" w:eastAsia="de-DE"/>
          </w:rPr>
          <mc:AlternateContent>
            <mc:Choice Requires="wpg">
              <w:drawing>
                <wp:anchor distT="0" distB="0" distL="114300" distR="114300" simplePos="0" relativeHeight="251659264" behindDoc="0" locked="0" layoutInCell="1" allowOverlap="1" wp14:anchorId="18EF3DDD" wp14:editId="2D250ED8">
                  <wp:simplePos x="0" y="0"/>
                  <wp:positionH relativeFrom="page">
                    <wp:align>center</wp:align>
                  </wp:positionH>
                  <wp:positionV relativeFrom="bottomMargin">
                    <wp:align>center</wp:align>
                  </wp:positionV>
                  <wp:extent cx="7781925" cy="190500"/>
                  <wp:effectExtent l="9525" t="9525" r="9525" b="0"/>
                  <wp:wrapNone/>
                  <wp:docPr id="642" name="Gruppe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2751" w:rsidRDefault="00A62751">
                                <w:pPr>
                                  <w:jc w:val="center"/>
                                </w:pPr>
                                <w:r>
                                  <w:fldChar w:fldCharType="begin"/>
                                </w:r>
                                <w:r>
                                  <w:instrText>PAGE    \* MERGEFORMAT</w:instrText>
                                </w:r>
                                <w:r>
                                  <w:fldChar w:fldCharType="separate"/>
                                </w:r>
                                <w:r w:rsidR="0083550D" w:rsidRPr="0083550D">
                                  <w:rPr>
                                    <w:noProof/>
                                    <w:color w:val="8C8C8C" w:themeColor="background1" w:themeShade="8C"/>
                                    <w:lang w:val="de-DE"/>
                                  </w:rPr>
                                  <w:t>6</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uppe 33" o:spid="_x0000_s1026" style="position:absolute;left:0;text-align:left;margin-left:0;margin-top:0;width:612.7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A62751" w:rsidRDefault="00A62751">
                          <w:pPr>
                            <w:jc w:val="center"/>
                          </w:pPr>
                          <w:r>
                            <w:fldChar w:fldCharType="begin"/>
                          </w:r>
                          <w:r>
                            <w:instrText>PAGE    \* MERGEFORMAT</w:instrText>
                          </w:r>
                          <w:r>
                            <w:fldChar w:fldCharType="separate"/>
                          </w:r>
                          <w:r w:rsidR="0083550D" w:rsidRPr="0083550D">
                            <w:rPr>
                              <w:noProof/>
                              <w:color w:val="8C8C8C" w:themeColor="background1" w:themeShade="8C"/>
                              <w:lang w:val="de-DE"/>
                            </w:rPr>
                            <w:t>6</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IcQAAADcAAAADwAAAGRycy9kb3ducmV2LnhtbESPQYvCMBSE78L+h/AWvIimK6tINYos&#10;SL140FXY47N5NsXmpTRRq79+Iwgeh5n5hpktWluJKzW+dKzga5CAIM6dLrlQsP9d9ScgfEDWWDkm&#10;BXfysJh/dGaYanfjLV13oRARwj5FBSaEOpXS54Ys+oGriaN3co3FEGVTSN3gLcJtJYdJMpYWS44L&#10;Bmv6MZSfdxeroOcTechHfybrZZvjQx94v7SZUt3PdjkFEagN7/CrvdYKxt8jeJ6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awhxAAAANwAAAAPAAAAAAAAAAAA&#10;AAAAAKECAABkcnMvZG93bnJldi54bWxQSwUGAAAAAAQABAD5AAAAkg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Dt8YAAADcAAAADwAAAGRycy9kb3ducmV2LnhtbESPQWvCQBSE70L/w/IKvUjdVEqQ6Cqh&#10;QSlIodpccntkn0k0+zZkNxr/fbdQ8DjMzDfMajOaVlypd41lBW+zCARxaXXDlYL8Z/u6AOE8ssbW&#10;Mim4k4PN+mmywkTbGx/oevSVCBB2CSqove8SKV1Zk0E3sx1x8E62N+iD7Cupe7wFuGnlPIpiabDh&#10;sFBjRx81lZfjYBR8HXb5pZBDNh+bdHrGfVacvzOlXp7HdAnC0+gf4f/2p1YQv8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2Q7fGAAAA3AAAAA8AAAAAAAAA&#10;AAAAAAAAoQIAAGRycy9kb3ducmV2LnhtbFBLBQYAAAAABAAEAPkAAACUAw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51" w:rsidRDefault="00A62751" w:rsidP="004D7B86">
      <w:pPr>
        <w:spacing w:after="0"/>
      </w:pPr>
      <w:r>
        <w:separator/>
      </w:r>
    </w:p>
  </w:footnote>
  <w:footnote w:type="continuationSeparator" w:id="0">
    <w:p w:rsidR="00A62751" w:rsidRDefault="00A62751" w:rsidP="004D7B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F7822"/>
    <w:multiLevelType w:val="hybridMultilevel"/>
    <w:tmpl w:val="12C2D87E"/>
    <w:lvl w:ilvl="0" w:tplc="591AD73E">
      <w:start w:val="1"/>
      <w:numFmt w:val="decimal"/>
      <w:lvlText w:val="%1"/>
      <w:lvlJc w:val="left"/>
      <w:pPr>
        <w:tabs>
          <w:tab w:val="num" w:pos="720"/>
        </w:tabs>
        <w:ind w:left="720" w:hanging="720"/>
      </w:pPr>
      <w:rPr>
        <w:vertAlign w:val="superscrip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nsid w:val="392C792E"/>
    <w:multiLevelType w:val="hybridMultilevel"/>
    <w:tmpl w:val="0AF0F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C759A9"/>
    <w:multiLevelType w:val="hybridMultilevel"/>
    <w:tmpl w:val="821E3A5C"/>
    <w:lvl w:ilvl="0" w:tplc="476E930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2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ancer Epidemiology Biomark&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5s00fx5pxfed2edddpxwp5hx0pzsfpxvzva&quot;&gt;My EndNote Library&lt;record-ids&gt;&lt;item&gt;219&lt;/item&gt;&lt;item&gt;240&lt;/item&gt;&lt;item&gt;302&lt;/item&gt;&lt;item&gt;350&lt;/item&gt;&lt;item&gt;378&lt;/item&gt;&lt;item&gt;384&lt;/item&gt;&lt;item&gt;394&lt;/item&gt;&lt;item&gt;440&lt;/item&gt;&lt;item&gt;445&lt;/item&gt;&lt;item&gt;1020&lt;/item&gt;&lt;item&gt;1450&lt;/item&gt;&lt;item&gt;3371&lt;/item&gt;&lt;item&gt;3700&lt;/item&gt;&lt;item&gt;3960&lt;/item&gt;&lt;item&gt;4177&lt;/item&gt;&lt;item&gt;4206&lt;/item&gt;&lt;item&gt;4226&lt;/item&gt;&lt;item&gt;4230&lt;/item&gt;&lt;item&gt;4231&lt;/item&gt;&lt;item&gt;4239&lt;/item&gt;&lt;item&gt;4242&lt;/item&gt;&lt;item&gt;4288&lt;/item&gt;&lt;item&gt;4289&lt;/item&gt;&lt;item&gt;4290&lt;/item&gt;&lt;/record-ids&gt;&lt;/item&gt;&lt;/Libraries&gt;"/>
  </w:docVars>
  <w:rsids>
    <w:rsidRoot w:val="004D7B86"/>
    <w:rsid w:val="000016A8"/>
    <w:rsid w:val="00004BAE"/>
    <w:rsid w:val="00006C69"/>
    <w:rsid w:val="00010183"/>
    <w:rsid w:val="00011879"/>
    <w:rsid w:val="00016CF5"/>
    <w:rsid w:val="0001727D"/>
    <w:rsid w:val="000209BC"/>
    <w:rsid w:val="000254CC"/>
    <w:rsid w:val="00027465"/>
    <w:rsid w:val="0003491E"/>
    <w:rsid w:val="00040E53"/>
    <w:rsid w:val="00042D6E"/>
    <w:rsid w:val="000437D8"/>
    <w:rsid w:val="00043EB7"/>
    <w:rsid w:val="0004495B"/>
    <w:rsid w:val="0004594F"/>
    <w:rsid w:val="00046856"/>
    <w:rsid w:val="00047AB8"/>
    <w:rsid w:val="0005447F"/>
    <w:rsid w:val="000562FA"/>
    <w:rsid w:val="0006027A"/>
    <w:rsid w:val="0006336E"/>
    <w:rsid w:val="0007029D"/>
    <w:rsid w:val="000708F4"/>
    <w:rsid w:val="00072DCB"/>
    <w:rsid w:val="00080183"/>
    <w:rsid w:val="0008096A"/>
    <w:rsid w:val="00081C40"/>
    <w:rsid w:val="00093A97"/>
    <w:rsid w:val="0009499F"/>
    <w:rsid w:val="000A33D4"/>
    <w:rsid w:val="000A542A"/>
    <w:rsid w:val="000B1F07"/>
    <w:rsid w:val="000B1FD0"/>
    <w:rsid w:val="000B5297"/>
    <w:rsid w:val="000B724F"/>
    <w:rsid w:val="000C42BB"/>
    <w:rsid w:val="000D0264"/>
    <w:rsid w:val="000D06F1"/>
    <w:rsid w:val="000D20D9"/>
    <w:rsid w:val="000D64AD"/>
    <w:rsid w:val="000D6549"/>
    <w:rsid w:val="000D6ADF"/>
    <w:rsid w:val="000F3E16"/>
    <w:rsid w:val="000F795C"/>
    <w:rsid w:val="001005ED"/>
    <w:rsid w:val="00104AFA"/>
    <w:rsid w:val="00116BBC"/>
    <w:rsid w:val="00120114"/>
    <w:rsid w:val="00131C07"/>
    <w:rsid w:val="001350ED"/>
    <w:rsid w:val="00136007"/>
    <w:rsid w:val="0013730F"/>
    <w:rsid w:val="001452F7"/>
    <w:rsid w:val="00153AD1"/>
    <w:rsid w:val="001636EA"/>
    <w:rsid w:val="00164E11"/>
    <w:rsid w:val="001679FC"/>
    <w:rsid w:val="00177D4A"/>
    <w:rsid w:val="00183F10"/>
    <w:rsid w:val="00193EEB"/>
    <w:rsid w:val="00195A73"/>
    <w:rsid w:val="00196DF8"/>
    <w:rsid w:val="001A0944"/>
    <w:rsid w:val="001A5509"/>
    <w:rsid w:val="001A7F4E"/>
    <w:rsid w:val="001B418B"/>
    <w:rsid w:val="001B4C7F"/>
    <w:rsid w:val="001C0BD1"/>
    <w:rsid w:val="001C313D"/>
    <w:rsid w:val="001D0165"/>
    <w:rsid w:val="001D2F3E"/>
    <w:rsid w:val="001D7031"/>
    <w:rsid w:val="001E0B29"/>
    <w:rsid w:val="001E4A1C"/>
    <w:rsid w:val="001F6D19"/>
    <w:rsid w:val="001F6D72"/>
    <w:rsid w:val="002013E8"/>
    <w:rsid w:val="0020177A"/>
    <w:rsid w:val="00202104"/>
    <w:rsid w:val="00203445"/>
    <w:rsid w:val="0020388A"/>
    <w:rsid w:val="0021084C"/>
    <w:rsid w:val="002142CF"/>
    <w:rsid w:val="002153CE"/>
    <w:rsid w:val="00215717"/>
    <w:rsid w:val="00216D98"/>
    <w:rsid w:val="00225D57"/>
    <w:rsid w:val="002349B8"/>
    <w:rsid w:val="00242046"/>
    <w:rsid w:val="0024281B"/>
    <w:rsid w:val="00244AC8"/>
    <w:rsid w:val="0024502B"/>
    <w:rsid w:val="00247109"/>
    <w:rsid w:val="00254B8B"/>
    <w:rsid w:val="00261640"/>
    <w:rsid w:val="00263D35"/>
    <w:rsid w:val="0026550B"/>
    <w:rsid w:val="00270022"/>
    <w:rsid w:val="002773C0"/>
    <w:rsid w:val="002806CA"/>
    <w:rsid w:val="00281373"/>
    <w:rsid w:val="00285C81"/>
    <w:rsid w:val="002A2D9C"/>
    <w:rsid w:val="002A36FE"/>
    <w:rsid w:val="002A4889"/>
    <w:rsid w:val="002A5F57"/>
    <w:rsid w:val="002B6DDD"/>
    <w:rsid w:val="002C5AF8"/>
    <w:rsid w:val="002C7034"/>
    <w:rsid w:val="002D1356"/>
    <w:rsid w:val="002D2C5C"/>
    <w:rsid w:val="002D3662"/>
    <w:rsid w:val="002D6B01"/>
    <w:rsid w:val="002F29F6"/>
    <w:rsid w:val="002F557C"/>
    <w:rsid w:val="002F5DC1"/>
    <w:rsid w:val="002F7995"/>
    <w:rsid w:val="003062E0"/>
    <w:rsid w:val="00310B67"/>
    <w:rsid w:val="00310E5F"/>
    <w:rsid w:val="00313EF5"/>
    <w:rsid w:val="003154A2"/>
    <w:rsid w:val="003240E4"/>
    <w:rsid w:val="003271E4"/>
    <w:rsid w:val="00332BB7"/>
    <w:rsid w:val="00333068"/>
    <w:rsid w:val="00336A2F"/>
    <w:rsid w:val="00340389"/>
    <w:rsid w:val="00343A96"/>
    <w:rsid w:val="00346846"/>
    <w:rsid w:val="00357395"/>
    <w:rsid w:val="00360AF8"/>
    <w:rsid w:val="00365D62"/>
    <w:rsid w:val="003716AC"/>
    <w:rsid w:val="00373D13"/>
    <w:rsid w:val="00381A1A"/>
    <w:rsid w:val="0038333B"/>
    <w:rsid w:val="00383E08"/>
    <w:rsid w:val="00395AAE"/>
    <w:rsid w:val="003A00EF"/>
    <w:rsid w:val="003B06E6"/>
    <w:rsid w:val="003C09DB"/>
    <w:rsid w:val="003C1891"/>
    <w:rsid w:val="003C669F"/>
    <w:rsid w:val="003D0C50"/>
    <w:rsid w:val="003D1012"/>
    <w:rsid w:val="003D684C"/>
    <w:rsid w:val="003E5502"/>
    <w:rsid w:val="003E72D8"/>
    <w:rsid w:val="003E76AE"/>
    <w:rsid w:val="003E7BC2"/>
    <w:rsid w:val="003F42D0"/>
    <w:rsid w:val="003F456A"/>
    <w:rsid w:val="003F7B4E"/>
    <w:rsid w:val="003F7BE5"/>
    <w:rsid w:val="004035E8"/>
    <w:rsid w:val="004057E1"/>
    <w:rsid w:val="00405E91"/>
    <w:rsid w:val="00406609"/>
    <w:rsid w:val="00413166"/>
    <w:rsid w:val="004167E0"/>
    <w:rsid w:val="0041688A"/>
    <w:rsid w:val="0042617F"/>
    <w:rsid w:val="0042684C"/>
    <w:rsid w:val="004314B7"/>
    <w:rsid w:val="00442FC5"/>
    <w:rsid w:val="0044567B"/>
    <w:rsid w:val="00445E62"/>
    <w:rsid w:val="00447156"/>
    <w:rsid w:val="004474AF"/>
    <w:rsid w:val="004605EB"/>
    <w:rsid w:val="00461165"/>
    <w:rsid w:val="004616A0"/>
    <w:rsid w:val="004618AD"/>
    <w:rsid w:val="00461B11"/>
    <w:rsid w:val="00461FFF"/>
    <w:rsid w:val="00463EF7"/>
    <w:rsid w:val="004673B5"/>
    <w:rsid w:val="004676C1"/>
    <w:rsid w:val="00473B84"/>
    <w:rsid w:val="0047440D"/>
    <w:rsid w:val="00474768"/>
    <w:rsid w:val="004750A8"/>
    <w:rsid w:val="00482002"/>
    <w:rsid w:val="00486920"/>
    <w:rsid w:val="00486D34"/>
    <w:rsid w:val="004B5800"/>
    <w:rsid w:val="004C112C"/>
    <w:rsid w:val="004C4649"/>
    <w:rsid w:val="004D28D7"/>
    <w:rsid w:val="004D4009"/>
    <w:rsid w:val="004D5D76"/>
    <w:rsid w:val="004D6D04"/>
    <w:rsid w:val="004D7B86"/>
    <w:rsid w:val="004E3D0B"/>
    <w:rsid w:val="004E3DFF"/>
    <w:rsid w:val="004E72C2"/>
    <w:rsid w:val="004F0196"/>
    <w:rsid w:val="004F0275"/>
    <w:rsid w:val="004F6DBC"/>
    <w:rsid w:val="00503899"/>
    <w:rsid w:val="00507D17"/>
    <w:rsid w:val="005166C4"/>
    <w:rsid w:val="0052064A"/>
    <w:rsid w:val="00534D6F"/>
    <w:rsid w:val="00535427"/>
    <w:rsid w:val="00544C70"/>
    <w:rsid w:val="005516F2"/>
    <w:rsid w:val="00555A6B"/>
    <w:rsid w:val="005567BC"/>
    <w:rsid w:val="0056064C"/>
    <w:rsid w:val="00562FCE"/>
    <w:rsid w:val="0056577C"/>
    <w:rsid w:val="0057460F"/>
    <w:rsid w:val="00574A91"/>
    <w:rsid w:val="0058674A"/>
    <w:rsid w:val="0059416A"/>
    <w:rsid w:val="00596EFD"/>
    <w:rsid w:val="005A138A"/>
    <w:rsid w:val="005A14A9"/>
    <w:rsid w:val="005A624A"/>
    <w:rsid w:val="005B1998"/>
    <w:rsid w:val="005B4B5F"/>
    <w:rsid w:val="005C2836"/>
    <w:rsid w:val="005D1870"/>
    <w:rsid w:val="005E20FE"/>
    <w:rsid w:val="005E32FD"/>
    <w:rsid w:val="005E7A91"/>
    <w:rsid w:val="00601E03"/>
    <w:rsid w:val="00606FDA"/>
    <w:rsid w:val="0061063D"/>
    <w:rsid w:val="00616C2C"/>
    <w:rsid w:val="00620714"/>
    <w:rsid w:val="00622BC0"/>
    <w:rsid w:val="006311F7"/>
    <w:rsid w:val="006334EB"/>
    <w:rsid w:val="006401E3"/>
    <w:rsid w:val="00647BA7"/>
    <w:rsid w:val="00651846"/>
    <w:rsid w:val="00651D1C"/>
    <w:rsid w:val="006615F9"/>
    <w:rsid w:val="00664995"/>
    <w:rsid w:val="006675BC"/>
    <w:rsid w:val="006724ED"/>
    <w:rsid w:val="00675FC9"/>
    <w:rsid w:val="00677801"/>
    <w:rsid w:val="006903BF"/>
    <w:rsid w:val="00690DA6"/>
    <w:rsid w:val="006937F3"/>
    <w:rsid w:val="0069533A"/>
    <w:rsid w:val="006A1B1A"/>
    <w:rsid w:val="006A448D"/>
    <w:rsid w:val="006B0240"/>
    <w:rsid w:val="006C38A6"/>
    <w:rsid w:val="006C5955"/>
    <w:rsid w:val="006D0930"/>
    <w:rsid w:val="006D1C8B"/>
    <w:rsid w:val="006D3387"/>
    <w:rsid w:val="006D36C8"/>
    <w:rsid w:val="006D42D8"/>
    <w:rsid w:val="006D5CC3"/>
    <w:rsid w:val="006E2B7E"/>
    <w:rsid w:val="006E6F9C"/>
    <w:rsid w:val="006F146A"/>
    <w:rsid w:val="006F3445"/>
    <w:rsid w:val="006F4983"/>
    <w:rsid w:val="00703BC8"/>
    <w:rsid w:val="0070603C"/>
    <w:rsid w:val="00706ED1"/>
    <w:rsid w:val="007104C2"/>
    <w:rsid w:val="00712610"/>
    <w:rsid w:val="00721C5B"/>
    <w:rsid w:val="00727437"/>
    <w:rsid w:val="007316DF"/>
    <w:rsid w:val="00742ECF"/>
    <w:rsid w:val="0074477A"/>
    <w:rsid w:val="00752CAE"/>
    <w:rsid w:val="007540C5"/>
    <w:rsid w:val="00760EF8"/>
    <w:rsid w:val="007617ED"/>
    <w:rsid w:val="00762C9E"/>
    <w:rsid w:val="0076318B"/>
    <w:rsid w:val="00772DF7"/>
    <w:rsid w:val="00774227"/>
    <w:rsid w:val="0077451C"/>
    <w:rsid w:val="00782517"/>
    <w:rsid w:val="0078392D"/>
    <w:rsid w:val="00784F93"/>
    <w:rsid w:val="007932D5"/>
    <w:rsid w:val="0079431F"/>
    <w:rsid w:val="007979DB"/>
    <w:rsid w:val="007B730F"/>
    <w:rsid w:val="007C036C"/>
    <w:rsid w:val="007C33AA"/>
    <w:rsid w:val="007C5867"/>
    <w:rsid w:val="007D277C"/>
    <w:rsid w:val="007D2FD5"/>
    <w:rsid w:val="007D5464"/>
    <w:rsid w:val="007E6AF5"/>
    <w:rsid w:val="00800811"/>
    <w:rsid w:val="0081108B"/>
    <w:rsid w:val="0081774A"/>
    <w:rsid w:val="0082098F"/>
    <w:rsid w:val="00825635"/>
    <w:rsid w:val="00825D16"/>
    <w:rsid w:val="00827B53"/>
    <w:rsid w:val="00833EB8"/>
    <w:rsid w:val="0083550D"/>
    <w:rsid w:val="00835F3B"/>
    <w:rsid w:val="00840478"/>
    <w:rsid w:val="0084091C"/>
    <w:rsid w:val="00840F11"/>
    <w:rsid w:val="0084565E"/>
    <w:rsid w:val="008471D2"/>
    <w:rsid w:val="0085368A"/>
    <w:rsid w:val="0086236D"/>
    <w:rsid w:val="0086575C"/>
    <w:rsid w:val="00870A0F"/>
    <w:rsid w:val="00871BC8"/>
    <w:rsid w:val="00873A72"/>
    <w:rsid w:val="00875ABF"/>
    <w:rsid w:val="0088294B"/>
    <w:rsid w:val="00883328"/>
    <w:rsid w:val="00883918"/>
    <w:rsid w:val="00884B2C"/>
    <w:rsid w:val="008909FA"/>
    <w:rsid w:val="00895164"/>
    <w:rsid w:val="008A14C4"/>
    <w:rsid w:val="008A17EB"/>
    <w:rsid w:val="008A1C4E"/>
    <w:rsid w:val="008A3FF8"/>
    <w:rsid w:val="008B0070"/>
    <w:rsid w:val="008B7DB6"/>
    <w:rsid w:val="008C3A99"/>
    <w:rsid w:val="008C56D1"/>
    <w:rsid w:val="008C5C1F"/>
    <w:rsid w:val="008D2E80"/>
    <w:rsid w:val="008D4A13"/>
    <w:rsid w:val="008E10FF"/>
    <w:rsid w:val="008E2014"/>
    <w:rsid w:val="008E5159"/>
    <w:rsid w:val="008E68A5"/>
    <w:rsid w:val="008E7F24"/>
    <w:rsid w:val="008F1327"/>
    <w:rsid w:val="00902F23"/>
    <w:rsid w:val="00906F06"/>
    <w:rsid w:val="00907EAC"/>
    <w:rsid w:val="00911632"/>
    <w:rsid w:val="00926EAE"/>
    <w:rsid w:val="00931AE4"/>
    <w:rsid w:val="00933E01"/>
    <w:rsid w:val="00950426"/>
    <w:rsid w:val="0095310B"/>
    <w:rsid w:val="00954A3E"/>
    <w:rsid w:val="00981DF1"/>
    <w:rsid w:val="009835D3"/>
    <w:rsid w:val="00990610"/>
    <w:rsid w:val="009931E2"/>
    <w:rsid w:val="009A690B"/>
    <w:rsid w:val="009B0971"/>
    <w:rsid w:val="009B383B"/>
    <w:rsid w:val="009B612A"/>
    <w:rsid w:val="009B6F46"/>
    <w:rsid w:val="009C0159"/>
    <w:rsid w:val="009C112A"/>
    <w:rsid w:val="009C3995"/>
    <w:rsid w:val="009C3F3D"/>
    <w:rsid w:val="009C5EA8"/>
    <w:rsid w:val="009D1E23"/>
    <w:rsid w:val="009D3642"/>
    <w:rsid w:val="009D41C1"/>
    <w:rsid w:val="009E2B63"/>
    <w:rsid w:val="009E6550"/>
    <w:rsid w:val="009E6892"/>
    <w:rsid w:val="00A03318"/>
    <w:rsid w:val="00A03393"/>
    <w:rsid w:val="00A20909"/>
    <w:rsid w:val="00A25044"/>
    <w:rsid w:val="00A30BA1"/>
    <w:rsid w:val="00A30D5A"/>
    <w:rsid w:val="00A3248B"/>
    <w:rsid w:val="00A33E18"/>
    <w:rsid w:val="00A4342A"/>
    <w:rsid w:val="00A46E1A"/>
    <w:rsid w:val="00A535ED"/>
    <w:rsid w:val="00A55441"/>
    <w:rsid w:val="00A620CE"/>
    <w:rsid w:val="00A62751"/>
    <w:rsid w:val="00A72B76"/>
    <w:rsid w:val="00A82696"/>
    <w:rsid w:val="00A8380F"/>
    <w:rsid w:val="00A84F3B"/>
    <w:rsid w:val="00A87B21"/>
    <w:rsid w:val="00A96394"/>
    <w:rsid w:val="00AA328F"/>
    <w:rsid w:val="00AA556A"/>
    <w:rsid w:val="00AA6E54"/>
    <w:rsid w:val="00AA7B71"/>
    <w:rsid w:val="00AC3535"/>
    <w:rsid w:val="00AC6D52"/>
    <w:rsid w:val="00AD06EA"/>
    <w:rsid w:val="00AD23DC"/>
    <w:rsid w:val="00AD653F"/>
    <w:rsid w:val="00AE3B26"/>
    <w:rsid w:val="00AE4480"/>
    <w:rsid w:val="00AF1DCF"/>
    <w:rsid w:val="00AF6BDB"/>
    <w:rsid w:val="00B04258"/>
    <w:rsid w:val="00B1038A"/>
    <w:rsid w:val="00B20013"/>
    <w:rsid w:val="00B2261B"/>
    <w:rsid w:val="00B24E63"/>
    <w:rsid w:val="00B276C5"/>
    <w:rsid w:val="00B32545"/>
    <w:rsid w:val="00B332DC"/>
    <w:rsid w:val="00B36DA0"/>
    <w:rsid w:val="00B42FF1"/>
    <w:rsid w:val="00B4705B"/>
    <w:rsid w:val="00B507B0"/>
    <w:rsid w:val="00B56A98"/>
    <w:rsid w:val="00B724F2"/>
    <w:rsid w:val="00B73AA3"/>
    <w:rsid w:val="00B87C5C"/>
    <w:rsid w:val="00B91300"/>
    <w:rsid w:val="00B91528"/>
    <w:rsid w:val="00B917E2"/>
    <w:rsid w:val="00B9708A"/>
    <w:rsid w:val="00BA0B8B"/>
    <w:rsid w:val="00BB5230"/>
    <w:rsid w:val="00BB53C9"/>
    <w:rsid w:val="00BC39A9"/>
    <w:rsid w:val="00BC3F80"/>
    <w:rsid w:val="00BC4A20"/>
    <w:rsid w:val="00BD0017"/>
    <w:rsid w:val="00BD43BC"/>
    <w:rsid w:val="00BE0F30"/>
    <w:rsid w:val="00BF11C2"/>
    <w:rsid w:val="00BF3786"/>
    <w:rsid w:val="00BF7F2C"/>
    <w:rsid w:val="00C01F93"/>
    <w:rsid w:val="00C02774"/>
    <w:rsid w:val="00C0664A"/>
    <w:rsid w:val="00C13281"/>
    <w:rsid w:val="00C163A2"/>
    <w:rsid w:val="00C204AE"/>
    <w:rsid w:val="00C22473"/>
    <w:rsid w:val="00C24479"/>
    <w:rsid w:val="00C250CE"/>
    <w:rsid w:val="00C30E87"/>
    <w:rsid w:val="00C337D2"/>
    <w:rsid w:val="00C35064"/>
    <w:rsid w:val="00C40E94"/>
    <w:rsid w:val="00C41E34"/>
    <w:rsid w:val="00C4490F"/>
    <w:rsid w:val="00C50DEC"/>
    <w:rsid w:val="00C53DFE"/>
    <w:rsid w:val="00C6158C"/>
    <w:rsid w:val="00C67824"/>
    <w:rsid w:val="00C74515"/>
    <w:rsid w:val="00C80B61"/>
    <w:rsid w:val="00C80DC5"/>
    <w:rsid w:val="00C80F7F"/>
    <w:rsid w:val="00C924BC"/>
    <w:rsid w:val="00C926A9"/>
    <w:rsid w:val="00C95AAC"/>
    <w:rsid w:val="00C95F55"/>
    <w:rsid w:val="00C979F6"/>
    <w:rsid w:val="00CA0507"/>
    <w:rsid w:val="00CA688A"/>
    <w:rsid w:val="00CC1F48"/>
    <w:rsid w:val="00CC23D7"/>
    <w:rsid w:val="00CC6575"/>
    <w:rsid w:val="00CD0065"/>
    <w:rsid w:val="00CD6C5D"/>
    <w:rsid w:val="00CD7177"/>
    <w:rsid w:val="00CE3678"/>
    <w:rsid w:val="00CE6CEA"/>
    <w:rsid w:val="00CF0525"/>
    <w:rsid w:val="00CF10E1"/>
    <w:rsid w:val="00CF6C55"/>
    <w:rsid w:val="00D0344E"/>
    <w:rsid w:val="00D07845"/>
    <w:rsid w:val="00D15651"/>
    <w:rsid w:val="00D21B10"/>
    <w:rsid w:val="00D260BF"/>
    <w:rsid w:val="00D2651C"/>
    <w:rsid w:val="00D515ED"/>
    <w:rsid w:val="00D52B82"/>
    <w:rsid w:val="00D5420D"/>
    <w:rsid w:val="00D55197"/>
    <w:rsid w:val="00D610D9"/>
    <w:rsid w:val="00D6149C"/>
    <w:rsid w:val="00D64CA9"/>
    <w:rsid w:val="00D6594A"/>
    <w:rsid w:val="00D665EB"/>
    <w:rsid w:val="00DA3AA6"/>
    <w:rsid w:val="00DA4A55"/>
    <w:rsid w:val="00DA5989"/>
    <w:rsid w:val="00DB0030"/>
    <w:rsid w:val="00DB4032"/>
    <w:rsid w:val="00DB5EF9"/>
    <w:rsid w:val="00DC24E5"/>
    <w:rsid w:val="00DC5F7D"/>
    <w:rsid w:val="00DC7DB1"/>
    <w:rsid w:val="00DD0AFB"/>
    <w:rsid w:val="00DD1420"/>
    <w:rsid w:val="00DD263A"/>
    <w:rsid w:val="00DD35B1"/>
    <w:rsid w:val="00DD4C6F"/>
    <w:rsid w:val="00DD4E6A"/>
    <w:rsid w:val="00DE154A"/>
    <w:rsid w:val="00DE2CC0"/>
    <w:rsid w:val="00DE74CD"/>
    <w:rsid w:val="00DF18C9"/>
    <w:rsid w:val="00DF595D"/>
    <w:rsid w:val="00E11A53"/>
    <w:rsid w:val="00E12E23"/>
    <w:rsid w:val="00E16A56"/>
    <w:rsid w:val="00E16DFE"/>
    <w:rsid w:val="00E23689"/>
    <w:rsid w:val="00E236B3"/>
    <w:rsid w:val="00E23CB0"/>
    <w:rsid w:val="00E256CD"/>
    <w:rsid w:val="00E40A0C"/>
    <w:rsid w:val="00E439E1"/>
    <w:rsid w:val="00E43A6B"/>
    <w:rsid w:val="00E44930"/>
    <w:rsid w:val="00E62170"/>
    <w:rsid w:val="00E63EDF"/>
    <w:rsid w:val="00E87BFE"/>
    <w:rsid w:val="00E92348"/>
    <w:rsid w:val="00EA4AF2"/>
    <w:rsid w:val="00EA4CFD"/>
    <w:rsid w:val="00EB2751"/>
    <w:rsid w:val="00ED485D"/>
    <w:rsid w:val="00EE4416"/>
    <w:rsid w:val="00EF11E4"/>
    <w:rsid w:val="00EF1A72"/>
    <w:rsid w:val="00EF6AB6"/>
    <w:rsid w:val="00F03CDA"/>
    <w:rsid w:val="00F04CA4"/>
    <w:rsid w:val="00F05C50"/>
    <w:rsid w:val="00F23EDD"/>
    <w:rsid w:val="00F33EC2"/>
    <w:rsid w:val="00F34480"/>
    <w:rsid w:val="00F37142"/>
    <w:rsid w:val="00F40423"/>
    <w:rsid w:val="00F44529"/>
    <w:rsid w:val="00F50C43"/>
    <w:rsid w:val="00F515FD"/>
    <w:rsid w:val="00F52948"/>
    <w:rsid w:val="00F53461"/>
    <w:rsid w:val="00F6134C"/>
    <w:rsid w:val="00F64520"/>
    <w:rsid w:val="00F703C1"/>
    <w:rsid w:val="00F75B36"/>
    <w:rsid w:val="00F807C7"/>
    <w:rsid w:val="00F811C6"/>
    <w:rsid w:val="00F856AB"/>
    <w:rsid w:val="00F868BF"/>
    <w:rsid w:val="00F9417A"/>
    <w:rsid w:val="00F94AE9"/>
    <w:rsid w:val="00FA08F7"/>
    <w:rsid w:val="00FA7BD2"/>
    <w:rsid w:val="00FB1B1D"/>
    <w:rsid w:val="00FD4C83"/>
    <w:rsid w:val="00FD6C7D"/>
    <w:rsid w:val="00FE4F0D"/>
    <w:rsid w:val="00FF0072"/>
    <w:rsid w:val="00FF181E"/>
    <w:rsid w:val="00FF2864"/>
    <w:rsid w:val="00FF2C8F"/>
    <w:rsid w:val="00FF619B"/>
    <w:rsid w:val="00FF7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D2FD5"/>
    <w:pPr>
      <w:spacing w:after="120" w:line="240" w:lineRule="auto"/>
      <w:jc w:val="both"/>
    </w:pPr>
    <w:rPr>
      <w:rFonts w:ascii="Arial" w:hAnsi="Arial"/>
      <w:sz w:val="20"/>
    </w:rPr>
  </w:style>
  <w:style w:type="paragraph" w:styleId="berschrift1">
    <w:name w:val="heading 1"/>
    <w:basedOn w:val="Standard"/>
    <w:next w:val="Standard"/>
    <w:link w:val="berschrift1Zchn"/>
    <w:uiPriority w:val="9"/>
    <w:qFormat/>
    <w:rsid w:val="001D0165"/>
    <w:pPr>
      <w:keepNext/>
      <w:keepLines/>
      <w:outlineLvl w:val="0"/>
    </w:pPr>
    <w:rPr>
      <w:rFonts w:eastAsiaTheme="majorEastAsia" w:cstheme="majorBidi"/>
      <w:b/>
      <w:bCs/>
      <w:sz w:val="22"/>
      <w:szCs w:val="28"/>
    </w:rPr>
  </w:style>
  <w:style w:type="paragraph" w:styleId="berschrift2">
    <w:name w:val="heading 2"/>
    <w:basedOn w:val="Standard"/>
    <w:next w:val="Standard"/>
    <w:link w:val="berschrift2Zchn"/>
    <w:uiPriority w:val="9"/>
    <w:unhideWhenUsed/>
    <w:qFormat/>
    <w:rsid w:val="0081108B"/>
    <w:pPr>
      <w:keepNext/>
      <w:keepLines/>
      <w:spacing w:before="200" w:after="240"/>
      <w:outlineLvl w:val="1"/>
    </w:pPr>
    <w:rPr>
      <w:rFonts w:eastAsiaTheme="majorEastAsia" w:cstheme="majorBidi"/>
      <w:b/>
      <w:bCs/>
      <w:sz w:val="28"/>
      <w:szCs w:val="26"/>
    </w:rPr>
  </w:style>
  <w:style w:type="paragraph" w:styleId="berschrift3">
    <w:name w:val="heading 3"/>
    <w:basedOn w:val="Standard"/>
    <w:next w:val="Standard"/>
    <w:link w:val="berschrift3Zchn"/>
    <w:uiPriority w:val="9"/>
    <w:unhideWhenUsed/>
    <w:qFormat/>
    <w:rsid w:val="00B20013"/>
    <w:pPr>
      <w:keepNext/>
      <w:keepLines/>
      <w:spacing w:before="200" w:after="0"/>
      <w:contextualSpacing/>
      <w:outlineLvl w:val="2"/>
    </w:pPr>
    <w:rPr>
      <w:rFonts w:asciiTheme="minorHAnsi" w:eastAsiaTheme="majorEastAsia" w:hAnsiTheme="minorHAnsi" w:cstheme="majorBidi"/>
      <w:bCs/>
      <w: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D0165"/>
    <w:rPr>
      <w:rFonts w:ascii="Arial" w:eastAsiaTheme="majorEastAsia" w:hAnsi="Arial" w:cstheme="majorBidi"/>
      <w:b/>
      <w:bCs/>
      <w:szCs w:val="28"/>
    </w:rPr>
  </w:style>
  <w:style w:type="character" w:customStyle="1" w:styleId="berschrift2Zchn">
    <w:name w:val="Überschrift 2 Zchn"/>
    <w:basedOn w:val="Absatz-Standardschriftart"/>
    <w:link w:val="berschrift2"/>
    <w:uiPriority w:val="9"/>
    <w:rsid w:val="0081108B"/>
    <w:rPr>
      <w:rFonts w:ascii="Arial" w:eastAsiaTheme="majorEastAsia" w:hAnsi="Arial" w:cstheme="majorBidi"/>
      <w:b/>
      <w:bCs/>
      <w:sz w:val="28"/>
      <w:szCs w:val="26"/>
    </w:rPr>
  </w:style>
  <w:style w:type="character" w:customStyle="1" w:styleId="berschrift3Zchn">
    <w:name w:val="Überschrift 3 Zchn"/>
    <w:basedOn w:val="Absatz-Standardschriftart"/>
    <w:link w:val="berschrift3"/>
    <w:uiPriority w:val="9"/>
    <w:rsid w:val="00B20013"/>
    <w:rPr>
      <w:rFonts w:eastAsiaTheme="majorEastAsia" w:cstheme="majorBidi"/>
      <w:bCs/>
      <w:i/>
    </w:rPr>
  </w:style>
  <w:style w:type="character" w:styleId="Zeilennummer">
    <w:name w:val="line number"/>
    <w:basedOn w:val="Absatz-Standardschriftart"/>
    <w:uiPriority w:val="99"/>
    <w:semiHidden/>
    <w:unhideWhenUsed/>
    <w:rsid w:val="004D7B86"/>
  </w:style>
  <w:style w:type="paragraph" w:styleId="Kopfzeile">
    <w:name w:val="header"/>
    <w:basedOn w:val="Standard"/>
    <w:link w:val="KopfzeileZchn"/>
    <w:uiPriority w:val="99"/>
    <w:unhideWhenUsed/>
    <w:rsid w:val="004D7B86"/>
    <w:pPr>
      <w:tabs>
        <w:tab w:val="center" w:pos="4703"/>
        <w:tab w:val="right" w:pos="9406"/>
      </w:tabs>
      <w:spacing w:after="0"/>
    </w:pPr>
  </w:style>
  <w:style w:type="character" w:customStyle="1" w:styleId="KopfzeileZchn">
    <w:name w:val="Kopfzeile Zchn"/>
    <w:basedOn w:val="Absatz-Standardschriftart"/>
    <w:link w:val="Kopfzeile"/>
    <w:uiPriority w:val="99"/>
    <w:rsid w:val="004D7B86"/>
  </w:style>
  <w:style w:type="paragraph" w:styleId="Fuzeile">
    <w:name w:val="footer"/>
    <w:basedOn w:val="Standard"/>
    <w:link w:val="FuzeileZchn"/>
    <w:uiPriority w:val="99"/>
    <w:unhideWhenUsed/>
    <w:rsid w:val="004D7B86"/>
    <w:pPr>
      <w:tabs>
        <w:tab w:val="center" w:pos="4703"/>
        <w:tab w:val="right" w:pos="9406"/>
      </w:tabs>
      <w:spacing w:after="0"/>
    </w:pPr>
  </w:style>
  <w:style w:type="character" w:customStyle="1" w:styleId="FuzeileZchn">
    <w:name w:val="Fußzeile Zchn"/>
    <w:basedOn w:val="Absatz-Standardschriftart"/>
    <w:link w:val="Fuzeile"/>
    <w:uiPriority w:val="99"/>
    <w:rsid w:val="004D7B86"/>
  </w:style>
  <w:style w:type="paragraph" w:styleId="IntensivesZitat">
    <w:name w:val="Intense Quote"/>
    <w:basedOn w:val="Standard"/>
    <w:next w:val="Standard"/>
    <w:link w:val="IntensivesZitatZchn"/>
    <w:uiPriority w:val="30"/>
    <w:qFormat/>
    <w:rsid w:val="009B6F46"/>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9B6F46"/>
    <w:rPr>
      <w:b/>
      <w:bCs/>
      <w:i/>
      <w:iCs/>
      <w:color w:val="4F81BD" w:themeColor="accent1"/>
    </w:rPr>
  </w:style>
  <w:style w:type="paragraph" w:customStyle="1" w:styleId="EndNoteBibliographyTitle">
    <w:name w:val="EndNote Bibliography Title"/>
    <w:basedOn w:val="Standard"/>
    <w:link w:val="EndNoteBibliographyTitleZchn"/>
    <w:rsid w:val="004D28D7"/>
    <w:pPr>
      <w:spacing w:after="0"/>
      <w:jc w:val="center"/>
    </w:pPr>
    <w:rPr>
      <w:rFonts w:ascii="Cambria" w:hAnsi="Cambria"/>
      <w:noProof/>
      <w:sz w:val="28"/>
    </w:rPr>
  </w:style>
  <w:style w:type="character" w:customStyle="1" w:styleId="EndNoteBibliographyTitleZchn">
    <w:name w:val="EndNote Bibliography Title Zchn"/>
    <w:basedOn w:val="Absatz-Standardschriftart"/>
    <w:link w:val="EndNoteBibliographyTitle"/>
    <w:rsid w:val="004D28D7"/>
    <w:rPr>
      <w:rFonts w:ascii="Cambria" w:hAnsi="Cambria"/>
      <w:noProof/>
      <w:sz w:val="28"/>
    </w:rPr>
  </w:style>
  <w:style w:type="paragraph" w:customStyle="1" w:styleId="EndNoteBibliography">
    <w:name w:val="EndNote Bibliography"/>
    <w:basedOn w:val="Standard"/>
    <w:link w:val="EndNoteBibliographyZchn"/>
    <w:rsid w:val="004D28D7"/>
    <w:rPr>
      <w:rFonts w:ascii="Cambria" w:hAnsi="Cambria"/>
      <w:noProof/>
      <w:sz w:val="28"/>
    </w:rPr>
  </w:style>
  <w:style w:type="character" w:customStyle="1" w:styleId="EndNoteBibliographyZchn">
    <w:name w:val="EndNote Bibliography Zchn"/>
    <w:basedOn w:val="Absatz-Standardschriftart"/>
    <w:link w:val="EndNoteBibliography"/>
    <w:rsid w:val="004D28D7"/>
    <w:rPr>
      <w:rFonts w:ascii="Cambria" w:hAnsi="Cambria"/>
      <w:noProof/>
      <w:sz w:val="28"/>
    </w:rPr>
  </w:style>
  <w:style w:type="character" w:styleId="Hyperlink">
    <w:name w:val="Hyperlink"/>
    <w:basedOn w:val="Absatz-Standardschriftart"/>
    <w:uiPriority w:val="99"/>
    <w:unhideWhenUsed/>
    <w:rsid w:val="004D28D7"/>
    <w:rPr>
      <w:color w:val="0000FF" w:themeColor="hyperlink"/>
      <w:u w:val="single"/>
    </w:rPr>
  </w:style>
  <w:style w:type="paragraph" w:styleId="KeinLeerraum">
    <w:name w:val="No Spacing"/>
    <w:uiPriority w:val="1"/>
    <w:qFormat/>
    <w:rsid w:val="0026550B"/>
    <w:pPr>
      <w:spacing w:after="0" w:line="240" w:lineRule="auto"/>
    </w:pPr>
  </w:style>
  <w:style w:type="character" w:customStyle="1" w:styleId="shorttext">
    <w:name w:val="short_text"/>
    <w:basedOn w:val="Absatz-Standardschriftart"/>
    <w:rsid w:val="00340389"/>
  </w:style>
  <w:style w:type="character" w:customStyle="1" w:styleId="hps">
    <w:name w:val="hps"/>
    <w:basedOn w:val="Absatz-Standardschriftart"/>
    <w:rsid w:val="00340389"/>
  </w:style>
  <w:style w:type="paragraph" w:styleId="StandardWeb">
    <w:name w:val="Normal (Web)"/>
    <w:basedOn w:val="Standard"/>
    <w:uiPriority w:val="99"/>
    <w:semiHidden/>
    <w:unhideWhenUsed/>
    <w:rsid w:val="00651846"/>
    <w:pPr>
      <w:spacing w:before="100" w:beforeAutospacing="1" w:after="100" w:afterAutospacing="1"/>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48200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2002"/>
    <w:rPr>
      <w:rFonts w:ascii="Tahoma" w:hAnsi="Tahoma" w:cs="Tahoma"/>
      <w:sz w:val="16"/>
      <w:szCs w:val="16"/>
    </w:rPr>
  </w:style>
  <w:style w:type="paragraph" w:styleId="Beschriftung">
    <w:name w:val="caption"/>
    <w:basedOn w:val="Standard"/>
    <w:next w:val="Standard"/>
    <w:uiPriority w:val="35"/>
    <w:unhideWhenUsed/>
    <w:qFormat/>
    <w:rsid w:val="008E10FF"/>
    <w:pPr>
      <w:keepNext/>
      <w:keepLines/>
      <w:spacing w:before="120"/>
      <w:ind w:left="992" w:hanging="992"/>
    </w:pPr>
    <w:rPr>
      <w:rFonts w:eastAsia="Times New Roman" w:cs="Times New Roman"/>
      <w:b/>
      <w:bCs/>
      <w:color w:val="365F91" w:themeColor="accent1" w:themeShade="BF"/>
      <w:szCs w:val="18"/>
      <w:lang w:val="de-DE" w:eastAsia="de-DE"/>
    </w:rPr>
  </w:style>
  <w:style w:type="table" w:customStyle="1" w:styleId="HelleSchattierung-Akzent11">
    <w:name w:val="Helle Schattierung - Akzent 11"/>
    <w:basedOn w:val="NormaleTabelle"/>
    <w:uiPriority w:val="60"/>
    <w:rsid w:val="00AD06EA"/>
    <w:pPr>
      <w:spacing w:after="0" w:line="240" w:lineRule="auto"/>
    </w:pPr>
    <w:rPr>
      <w:rFonts w:ascii="Times New Roman" w:eastAsia="Times New Roman" w:hAnsi="Times New Roman" w:cs="Times New Roman"/>
      <w:color w:val="365F91" w:themeColor="accent1" w:themeShade="BF"/>
      <w:sz w:val="20"/>
      <w:szCs w:val="20"/>
      <w:lang w:val="de-DE" w:eastAsia="de-DE"/>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enabsatz">
    <w:name w:val="List Paragraph"/>
    <w:basedOn w:val="Standard"/>
    <w:uiPriority w:val="34"/>
    <w:qFormat/>
    <w:rsid w:val="00620714"/>
    <w:pPr>
      <w:ind w:left="720"/>
      <w:contextualSpacing/>
    </w:pPr>
  </w:style>
  <w:style w:type="table" w:styleId="MittlereSchattierung1-Akzent1">
    <w:name w:val="Medium Shading 1 Accent 1"/>
    <w:basedOn w:val="NormaleTabelle"/>
    <w:uiPriority w:val="63"/>
    <w:rsid w:val="009C112A"/>
    <w:pPr>
      <w:spacing w:after="0" w:line="240" w:lineRule="auto"/>
    </w:pPr>
    <w:rPr>
      <w:rFonts w:eastAsiaTheme="minorEastAsia"/>
      <w:lang w:val="de-DE" w:eastAsia="de-D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HelleListe-Akzent1">
    <w:name w:val="Light List Accent 1"/>
    <w:basedOn w:val="NormaleTabelle"/>
    <w:uiPriority w:val="61"/>
    <w:rsid w:val="0042684C"/>
    <w:pPr>
      <w:spacing w:after="0" w:line="240" w:lineRule="auto"/>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Fett">
    <w:name w:val="Strong"/>
    <w:basedOn w:val="Absatz-Standardschriftart"/>
    <w:uiPriority w:val="22"/>
    <w:qFormat/>
    <w:rsid w:val="0024502B"/>
    <w:rPr>
      <w:b/>
      <w:bCs/>
    </w:rPr>
  </w:style>
  <w:style w:type="paragraph" w:styleId="Abbildungsverzeichnis">
    <w:name w:val="table of figures"/>
    <w:basedOn w:val="Standard"/>
    <w:next w:val="Standard"/>
    <w:uiPriority w:val="99"/>
    <w:unhideWhenUsed/>
    <w:rsid w:val="00F52948"/>
    <w:pPr>
      <w:spacing w:after="0"/>
    </w:pPr>
  </w:style>
  <w:style w:type="character" w:styleId="Platzhaltertext">
    <w:name w:val="Placeholder Text"/>
    <w:basedOn w:val="Absatz-Standardschriftart"/>
    <w:uiPriority w:val="99"/>
    <w:semiHidden/>
    <w:rsid w:val="000B724F"/>
    <w:rPr>
      <w:color w:val="808080"/>
    </w:rPr>
  </w:style>
  <w:style w:type="table" w:styleId="Tabellenraster">
    <w:name w:val="Table Grid"/>
    <w:basedOn w:val="NormaleTabelle"/>
    <w:uiPriority w:val="59"/>
    <w:rsid w:val="00E23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6F146A"/>
    <w:rPr>
      <w:i/>
      <w:iCs/>
    </w:rPr>
  </w:style>
  <w:style w:type="paragraph" w:styleId="Titel">
    <w:name w:val="Title"/>
    <w:basedOn w:val="Standard"/>
    <w:next w:val="Standard"/>
    <w:link w:val="TitelZchn"/>
    <w:uiPriority w:val="10"/>
    <w:qFormat/>
    <w:rsid w:val="00CE6CEA"/>
    <w:pPr>
      <w:spacing w:after="300"/>
      <w:contextualSpacing/>
    </w:pPr>
    <w:rPr>
      <w:rFonts w:eastAsiaTheme="majorEastAsia" w:cstheme="majorBidi"/>
      <w:b/>
      <w:spacing w:val="5"/>
      <w:kern w:val="28"/>
      <w:sz w:val="28"/>
      <w:szCs w:val="52"/>
    </w:rPr>
  </w:style>
  <w:style w:type="character" w:customStyle="1" w:styleId="TitelZchn">
    <w:name w:val="Titel Zchn"/>
    <w:basedOn w:val="Absatz-Standardschriftart"/>
    <w:link w:val="Titel"/>
    <w:uiPriority w:val="10"/>
    <w:rsid w:val="00CE6CEA"/>
    <w:rPr>
      <w:rFonts w:ascii="Arial" w:eastAsiaTheme="majorEastAsia" w:hAnsi="Arial" w:cstheme="majorBidi"/>
      <w:b/>
      <w:spacing w:val="5"/>
      <w:kern w:val="28"/>
      <w:sz w:val="28"/>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D2FD5"/>
    <w:pPr>
      <w:spacing w:after="120" w:line="240" w:lineRule="auto"/>
      <w:jc w:val="both"/>
    </w:pPr>
    <w:rPr>
      <w:rFonts w:ascii="Arial" w:hAnsi="Arial"/>
      <w:sz w:val="20"/>
    </w:rPr>
  </w:style>
  <w:style w:type="paragraph" w:styleId="berschrift1">
    <w:name w:val="heading 1"/>
    <w:basedOn w:val="Standard"/>
    <w:next w:val="Standard"/>
    <w:link w:val="berschrift1Zchn"/>
    <w:uiPriority w:val="9"/>
    <w:qFormat/>
    <w:rsid w:val="001D0165"/>
    <w:pPr>
      <w:keepNext/>
      <w:keepLines/>
      <w:outlineLvl w:val="0"/>
    </w:pPr>
    <w:rPr>
      <w:rFonts w:eastAsiaTheme="majorEastAsia" w:cstheme="majorBidi"/>
      <w:b/>
      <w:bCs/>
      <w:sz w:val="22"/>
      <w:szCs w:val="28"/>
    </w:rPr>
  </w:style>
  <w:style w:type="paragraph" w:styleId="berschrift2">
    <w:name w:val="heading 2"/>
    <w:basedOn w:val="Standard"/>
    <w:next w:val="Standard"/>
    <w:link w:val="berschrift2Zchn"/>
    <w:uiPriority w:val="9"/>
    <w:unhideWhenUsed/>
    <w:qFormat/>
    <w:rsid w:val="0081108B"/>
    <w:pPr>
      <w:keepNext/>
      <w:keepLines/>
      <w:spacing w:before="200" w:after="240"/>
      <w:outlineLvl w:val="1"/>
    </w:pPr>
    <w:rPr>
      <w:rFonts w:eastAsiaTheme="majorEastAsia" w:cstheme="majorBidi"/>
      <w:b/>
      <w:bCs/>
      <w:sz w:val="28"/>
      <w:szCs w:val="26"/>
    </w:rPr>
  </w:style>
  <w:style w:type="paragraph" w:styleId="berschrift3">
    <w:name w:val="heading 3"/>
    <w:basedOn w:val="Standard"/>
    <w:next w:val="Standard"/>
    <w:link w:val="berschrift3Zchn"/>
    <w:uiPriority w:val="9"/>
    <w:unhideWhenUsed/>
    <w:qFormat/>
    <w:rsid w:val="00B20013"/>
    <w:pPr>
      <w:keepNext/>
      <w:keepLines/>
      <w:spacing w:before="200" w:after="0"/>
      <w:contextualSpacing/>
      <w:outlineLvl w:val="2"/>
    </w:pPr>
    <w:rPr>
      <w:rFonts w:asciiTheme="minorHAnsi" w:eastAsiaTheme="majorEastAsia" w:hAnsiTheme="minorHAnsi" w:cstheme="majorBidi"/>
      <w:bCs/>
      <w: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D0165"/>
    <w:rPr>
      <w:rFonts w:ascii="Arial" w:eastAsiaTheme="majorEastAsia" w:hAnsi="Arial" w:cstheme="majorBidi"/>
      <w:b/>
      <w:bCs/>
      <w:szCs w:val="28"/>
    </w:rPr>
  </w:style>
  <w:style w:type="character" w:customStyle="1" w:styleId="berschrift2Zchn">
    <w:name w:val="Überschrift 2 Zchn"/>
    <w:basedOn w:val="Absatz-Standardschriftart"/>
    <w:link w:val="berschrift2"/>
    <w:uiPriority w:val="9"/>
    <w:rsid w:val="0081108B"/>
    <w:rPr>
      <w:rFonts w:ascii="Arial" w:eastAsiaTheme="majorEastAsia" w:hAnsi="Arial" w:cstheme="majorBidi"/>
      <w:b/>
      <w:bCs/>
      <w:sz w:val="28"/>
      <w:szCs w:val="26"/>
    </w:rPr>
  </w:style>
  <w:style w:type="character" w:customStyle="1" w:styleId="berschrift3Zchn">
    <w:name w:val="Überschrift 3 Zchn"/>
    <w:basedOn w:val="Absatz-Standardschriftart"/>
    <w:link w:val="berschrift3"/>
    <w:uiPriority w:val="9"/>
    <w:rsid w:val="00B20013"/>
    <w:rPr>
      <w:rFonts w:eastAsiaTheme="majorEastAsia" w:cstheme="majorBidi"/>
      <w:bCs/>
      <w:i/>
    </w:rPr>
  </w:style>
  <w:style w:type="character" w:styleId="Zeilennummer">
    <w:name w:val="line number"/>
    <w:basedOn w:val="Absatz-Standardschriftart"/>
    <w:uiPriority w:val="99"/>
    <w:semiHidden/>
    <w:unhideWhenUsed/>
    <w:rsid w:val="004D7B86"/>
  </w:style>
  <w:style w:type="paragraph" w:styleId="Kopfzeile">
    <w:name w:val="header"/>
    <w:basedOn w:val="Standard"/>
    <w:link w:val="KopfzeileZchn"/>
    <w:uiPriority w:val="99"/>
    <w:unhideWhenUsed/>
    <w:rsid w:val="004D7B86"/>
    <w:pPr>
      <w:tabs>
        <w:tab w:val="center" w:pos="4703"/>
        <w:tab w:val="right" w:pos="9406"/>
      </w:tabs>
      <w:spacing w:after="0"/>
    </w:pPr>
  </w:style>
  <w:style w:type="character" w:customStyle="1" w:styleId="KopfzeileZchn">
    <w:name w:val="Kopfzeile Zchn"/>
    <w:basedOn w:val="Absatz-Standardschriftart"/>
    <w:link w:val="Kopfzeile"/>
    <w:uiPriority w:val="99"/>
    <w:rsid w:val="004D7B86"/>
  </w:style>
  <w:style w:type="paragraph" w:styleId="Fuzeile">
    <w:name w:val="footer"/>
    <w:basedOn w:val="Standard"/>
    <w:link w:val="FuzeileZchn"/>
    <w:uiPriority w:val="99"/>
    <w:unhideWhenUsed/>
    <w:rsid w:val="004D7B86"/>
    <w:pPr>
      <w:tabs>
        <w:tab w:val="center" w:pos="4703"/>
        <w:tab w:val="right" w:pos="9406"/>
      </w:tabs>
      <w:spacing w:after="0"/>
    </w:pPr>
  </w:style>
  <w:style w:type="character" w:customStyle="1" w:styleId="FuzeileZchn">
    <w:name w:val="Fußzeile Zchn"/>
    <w:basedOn w:val="Absatz-Standardschriftart"/>
    <w:link w:val="Fuzeile"/>
    <w:uiPriority w:val="99"/>
    <w:rsid w:val="004D7B86"/>
  </w:style>
  <w:style w:type="paragraph" w:styleId="IntensivesZitat">
    <w:name w:val="Intense Quote"/>
    <w:basedOn w:val="Standard"/>
    <w:next w:val="Standard"/>
    <w:link w:val="IntensivesZitatZchn"/>
    <w:uiPriority w:val="30"/>
    <w:qFormat/>
    <w:rsid w:val="009B6F46"/>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9B6F46"/>
    <w:rPr>
      <w:b/>
      <w:bCs/>
      <w:i/>
      <w:iCs/>
      <w:color w:val="4F81BD" w:themeColor="accent1"/>
    </w:rPr>
  </w:style>
  <w:style w:type="paragraph" w:customStyle="1" w:styleId="EndNoteBibliographyTitle">
    <w:name w:val="EndNote Bibliography Title"/>
    <w:basedOn w:val="Standard"/>
    <w:link w:val="EndNoteBibliographyTitleZchn"/>
    <w:rsid w:val="004D28D7"/>
    <w:pPr>
      <w:spacing w:after="0"/>
      <w:jc w:val="center"/>
    </w:pPr>
    <w:rPr>
      <w:rFonts w:ascii="Cambria" w:hAnsi="Cambria"/>
      <w:noProof/>
      <w:sz w:val="28"/>
    </w:rPr>
  </w:style>
  <w:style w:type="character" w:customStyle="1" w:styleId="EndNoteBibliographyTitleZchn">
    <w:name w:val="EndNote Bibliography Title Zchn"/>
    <w:basedOn w:val="Absatz-Standardschriftart"/>
    <w:link w:val="EndNoteBibliographyTitle"/>
    <w:rsid w:val="004D28D7"/>
    <w:rPr>
      <w:rFonts w:ascii="Cambria" w:hAnsi="Cambria"/>
      <w:noProof/>
      <w:sz w:val="28"/>
    </w:rPr>
  </w:style>
  <w:style w:type="paragraph" w:customStyle="1" w:styleId="EndNoteBibliography">
    <w:name w:val="EndNote Bibliography"/>
    <w:basedOn w:val="Standard"/>
    <w:link w:val="EndNoteBibliographyZchn"/>
    <w:rsid w:val="004D28D7"/>
    <w:rPr>
      <w:rFonts w:ascii="Cambria" w:hAnsi="Cambria"/>
      <w:noProof/>
      <w:sz w:val="28"/>
    </w:rPr>
  </w:style>
  <w:style w:type="character" w:customStyle="1" w:styleId="EndNoteBibliographyZchn">
    <w:name w:val="EndNote Bibliography Zchn"/>
    <w:basedOn w:val="Absatz-Standardschriftart"/>
    <w:link w:val="EndNoteBibliography"/>
    <w:rsid w:val="004D28D7"/>
    <w:rPr>
      <w:rFonts w:ascii="Cambria" w:hAnsi="Cambria"/>
      <w:noProof/>
      <w:sz w:val="28"/>
    </w:rPr>
  </w:style>
  <w:style w:type="character" w:styleId="Hyperlink">
    <w:name w:val="Hyperlink"/>
    <w:basedOn w:val="Absatz-Standardschriftart"/>
    <w:uiPriority w:val="99"/>
    <w:unhideWhenUsed/>
    <w:rsid w:val="004D28D7"/>
    <w:rPr>
      <w:color w:val="0000FF" w:themeColor="hyperlink"/>
      <w:u w:val="single"/>
    </w:rPr>
  </w:style>
  <w:style w:type="paragraph" w:styleId="KeinLeerraum">
    <w:name w:val="No Spacing"/>
    <w:uiPriority w:val="1"/>
    <w:qFormat/>
    <w:rsid w:val="0026550B"/>
    <w:pPr>
      <w:spacing w:after="0" w:line="240" w:lineRule="auto"/>
    </w:pPr>
  </w:style>
  <w:style w:type="character" w:customStyle="1" w:styleId="shorttext">
    <w:name w:val="short_text"/>
    <w:basedOn w:val="Absatz-Standardschriftart"/>
    <w:rsid w:val="00340389"/>
  </w:style>
  <w:style w:type="character" w:customStyle="1" w:styleId="hps">
    <w:name w:val="hps"/>
    <w:basedOn w:val="Absatz-Standardschriftart"/>
    <w:rsid w:val="00340389"/>
  </w:style>
  <w:style w:type="paragraph" w:styleId="StandardWeb">
    <w:name w:val="Normal (Web)"/>
    <w:basedOn w:val="Standard"/>
    <w:uiPriority w:val="99"/>
    <w:semiHidden/>
    <w:unhideWhenUsed/>
    <w:rsid w:val="00651846"/>
    <w:pPr>
      <w:spacing w:before="100" w:beforeAutospacing="1" w:after="100" w:afterAutospacing="1"/>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48200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2002"/>
    <w:rPr>
      <w:rFonts w:ascii="Tahoma" w:hAnsi="Tahoma" w:cs="Tahoma"/>
      <w:sz w:val="16"/>
      <w:szCs w:val="16"/>
    </w:rPr>
  </w:style>
  <w:style w:type="paragraph" w:styleId="Beschriftung">
    <w:name w:val="caption"/>
    <w:basedOn w:val="Standard"/>
    <w:next w:val="Standard"/>
    <w:uiPriority w:val="35"/>
    <w:unhideWhenUsed/>
    <w:qFormat/>
    <w:rsid w:val="008E10FF"/>
    <w:pPr>
      <w:keepNext/>
      <w:keepLines/>
      <w:spacing w:before="120"/>
      <w:ind w:left="992" w:hanging="992"/>
    </w:pPr>
    <w:rPr>
      <w:rFonts w:eastAsia="Times New Roman" w:cs="Times New Roman"/>
      <w:b/>
      <w:bCs/>
      <w:color w:val="365F91" w:themeColor="accent1" w:themeShade="BF"/>
      <w:szCs w:val="18"/>
      <w:lang w:val="de-DE" w:eastAsia="de-DE"/>
    </w:rPr>
  </w:style>
  <w:style w:type="table" w:customStyle="1" w:styleId="HelleSchattierung-Akzent11">
    <w:name w:val="Helle Schattierung - Akzent 11"/>
    <w:basedOn w:val="NormaleTabelle"/>
    <w:uiPriority w:val="60"/>
    <w:rsid w:val="00AD06EA"/>
    <w:pPr>
      <w:spacing w:after="0" w:line="240" w:lineRule="auto"/>
    </w:pPr>
    <w:rPr>
      <w:rFonts w:ascii="Times New Roman" w:eastAsia="Times New Roman" w:hAnsi="Times New Roman" w:cs="Times New Roman"/>
      <w:color w:val="365F91" w:themeColor="accent1" w:themeShade="BF"/>
      <w:sz w:val="20"/>
      <w:szCs w:val="20"/>
      <w:lang w:val="de-DE" w:eastAsia="de-DE"/>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enabsatz">
    <w:name w:val="List Paragraph"/>
    <w:basedOn w:val="Standard"/>
    <w:uiPriority w:val="34"/>
    <w:qFormat/>
    <w:rsid w:val="00620714"/>
    <w:pPr>
      <w:ind w:left="720"/>
      <w:contextualSpacing/>
    </w:pPr>
  </w:style>
  <w:style w:type="table" w:styleId="MittlereSchattierung1-Akzent1">
    <w:name w:val="Medium Shading 1 Accent 1"/>
    <w:basedOn w:val="NormaleTabelle"/>
    <w:uiPriority w:val="63"/>
    <w:rsid w:val="009C112A"/>
    <w:pPr>
      <w:spacing w:after="0" w:line="240" w:lineRule="auto"/>
    </w:pPr>
    <w:rPr>
      <w:rFonts w:eastAsiaTheme="minorEastAsia"/>
      <w:lang w:val="de-DE" w:eastAsia="de-D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HelleListe-Akzent1">
    <w:name w:val="Light List Accent 1"/>
    <w:basedOn w:val="NormaleTabelle"/>
    <w:uiPriority w:val="61"/>
    <w:rsid w:val="0042684C"/>
    <w:pPr>
      <w:spacing w:after="0" w:line="240" w:lineRule="auto"/>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Fett">
    <w:name w:val="Strong"/>
    <w:basedOn w:val="Absatz-Standardschriftart"/>
    <w:uiPriority w:val="22"/>
    <w:qFormat/>
    <w:rsid w:val="0024502B"/>
    <w:rPr>
      <w:b/>
      <w:bCs/>
    </w:rPr>
  </w:style>
  <w:style w:type="paragraph" w:styleId="Abbildungsverzeichnis">
    <w:name w:val="table of figures"/>
    <w:basedOn w:val="Standard"/>
    <w:next w:val="Standard"/>
    <w:uiPriority w:val="99"/>
    <w:unhideWhenUsed/>
    <w:rsid w:val="00F52948"/>
    <w:pPr>
      <w:spacing w:after="0"/>
    </w:pPr>
  </w:style>
  <w:style w:type="character" w:styleId="Platzhaltertext">
    <w:name w:val="Placeholder Text"/>
    <w:basedOn w:val="Absatz-Standardschriftart"/>
    <w:uiPriority w:val="99"/>
    <w:semiHidden/>
    <w:rsid w:val="000B724F"/>
    <w:rPr>
      <w:color w:val="808080"/>
    </w:rPr>
  </w:style>
  <w:style w:type="table" w:styleId="Tabellenraster">
    <w:name w:val="Table Grid"/>
    <w:basedOn w:val="NormaleTabelle"/>
    <w:uiPriority w:val="59"/>
    <w:rsid w:val="00E23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6F146A"/>
    <w:rPr>
      <w:i/>
      <w:iCs/>
    </w:rPr>
  </w:style>
  <w:style w:type="paragraph" w:styleId="Titel">
    <w:name w:val="Title"/>
    <w:basedOn w:val="Standard"/>
    <w:next w:val="Standard"/>
    <w:link w:val="TitelZchn"/>
    <w:uiPriority w:val="10"/>
    <w:qFormat/>
    <w:rsid w:val="00CE6CEA"/>
    <w:pPr>
      <w:spacing w:after="300"/>
      <w:contextualSpacing/>
    </w:pPr>
    <w:rPr>
      <w:rFonts w:eastAsiaTheme="majorEastAsia" w:cstheme="majorBidi"/>
      <w:b/>
      <w:spacing w:val="5"/>
      <w:kern w:val="28"/>
      <w:sz w:val="28"/>
      <w:szCs w:val="52"/>
    </w:rPr>
  </w:style>
  <w:style w:type="character" w:customStyle="1" w:styleId="TitelZchn">
    <w:name w:val="Titel Zchn"/>
    <w:basedOn w:val="Absatz-Standardschriftart"/>
    <w:link w:val="Titel"/>
    <w:uiPriority w:val="10"/>
    <w:rsid w:val="00CE6CEA"/>
    <w:rPr>
      <w:rFonts w:ascii="Arial" w:eastAsiaTheme="majorEastAsia" w:hAnsi="Arial" w:cstheme="majorBidi"/>
      <w:b/>
      <w:spacing w:val="5"/>
      <w:kern w:val="28"/>
      <w:sz w:val="28"/>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4410">
      <w:bodyDiv w:val="1"/>
      <w:marLeft w:val="0"/>
      <w:marRight w:val="0"/>
      <w:marTop w:val="0"/>
      <w:marBottom w:val="0"/>
      <w:divBdr>
        <w:top w:val="none" w:sz="0" w:space="0" w:color="auto"/>
        <w:left w:val="none" w:sz="0" w:space="0" w:color="auto"/>
        <w:bottom w:val="none" w:sz="0" w:space="0" w:color="auto"/>
        <w:right w:val="none" w:sz="0" w:space="0" w:color="auto"/>
      </w:divBdr>
    </w:div>
    <w:div w:id="934287946">
      <w:bodyDiv w:val="1"/>
      <w:marLeft w:val="0"/>
      <w:marRight w:val="0"/>
      <w:marTop w:val="0"/>
      <w:marBottom w:val="0"/>
      <w:divBdr>
        <w:top w:val="none" w:sz="0" w:space="0" w:color="auto"/>
        <w:left w:val="none" w:sz="0" w:space="0" w:color="auto"/>
        <w:bottom w:val="none" w:sz="0" w:space="0" w:color="auto"/>
        <w:right w:val="none" w:sz="0" w:space="0" w:color="auto"/>
      </w:divBdr>
    </w:div>
    <w:div w:id="1256478380">
      <w:bodyDiv w:val="1"/>
      <w:marLeft w:val="0"/>
      <w:marRight w:val="0"/>
      <w:marTop w:val="0"/>
      <w:marBottom w:val="0"/>
      <w:divBdr>
        <w:top w:val="none" w:sz="0" w:space="0" w:color="auto"/>
        <w:left w:val="none" w:sz="0" w:space="0" w:color="auto"/>
        <w:bottom w:val="none" w:sz="0" w:space="0" w:color="auto"/>
        <w:right w:val="none" w:sz="0" w:space="0" w:color="auto"/>
      </w:divBdr>
    </w:div>
    <w:div w:id="1336616595">
      <w:bodyDiv w:val="1"/>
      <w:marLeft w:val="0"/>
      <w:marRight w:val="0"/>
      <w:marTop w:val="0"/>
      <w:marBottom w:val="0"/>
      <w:divBdr>
        <w:top w:val="none" w:sz="0" w:space="0" w:color="auto"/>
        <w:left w:val="none" w:sz="0" w:space="0" w:color="auto"/>
        <w:bottom w:val="none" w:sz="0" w:space="0" w:color="auto"/>
        <w:right w:val="none" w:sz="0" w:space="0" w:color="auto"/>
      </w:divBdr>
    </w:div>
    <w:div w:id="146141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16B52-DA9B-46F0-8937-FA38F643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CA2AE7D9.dotm</Template>
  <TotalTime>0</TotalTime>
  <Pages>6</Pages>
  <Words>3950</Words>
  <Characters>24892</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 Rosenberger</dc:creator>
  <cp:lastModifiedBy>Albert Rosenberger</cp:lastModifiedBy>
  <cp:revision>9</cp:revision>
  <cp:lastPrinted>2015-03-20T10:02:00Z</cp:lastPrinted>
  <dcterms:created xsi:type="dcterms:W3CDTF">2015-11-16T11:35:00Z</dcterms:created>
  <dcterms:modified xsi:type="dcterms:W3CDTF">2016-09-30T06:01:00Z</dcterms:modified>
</cp:coreProperties>
</file>