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0CA" w:rsidRPr="00081765" w:rsidRDefault="003450CA" w:rsidP="003450C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Table E4.</w:t>
      </w:r>
      <w:r w:rsidRPr="00081765">
        <w:rPr>
          <w:rFonts w:ascii="Times New Roman" w:hAnsi="Times New Roman" w:cs="Times New Roman"/>
          <w:b/>
          <w:sz w:val="24"/>
          <w:szCs w:val="24"/>
        </w:rPr>
        <w:t xml:space="preserve"> U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081765">
        <w:rPr>
          <w:rFonts w:ascii="Times New Roman" w:hAnsi="Times New Roman" w:cs="Times New Roman"/>
          <w:b/>
          <w:sz w:val="24"/>
          <w:szCs w:val="24"/>
        </w:rPr>
        <w:t>BIOPRED all differentially expressed genes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probesets</w:t>
      </w:r>
      <w:proofErr w:type="spellEnd"/>
      <w:r w:rsidRPr="00081765">
        <w:rPr>
          <w:rFonts w:ascii="Times New Roman" w:hAnsi="Times New Roman" w:cs="Times New Roman"/>
          <w:b/>
          <w:sz w:val="24"/>
          <w:szCs w:val="24"/>
        </w:rPr>
        <w:t xml:space="preserve"> that met FDR criteria between individuals with high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081765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b/>
          <w:sz w:val="24"/>
          <w:szCs w:val="24"/>
        </w:rPr>
        <w:t xml:space="preserve"> 200 eosinophils/</w:t>
      </w:r>
      <w:r w:rsidRPr="004C6F1C">
        <w:rPr>
          <w:rFonts w:ascii="Symbol" w:hAnsi="Symbol" w:cs="Times New Roman"/>
          <w:b/>
          <w:sz w:val="24"/>
          <w:szCs w:val="24"/>
        </w:rPr>
        <w:t></w:t>
      </w:r>
      <w:r>
        <w:rPr>
          <w:rFonts w:ascii="Times New Roman" w:hAnsi="Times New Roman" w:cs="Times New Roman"/>
          <w:b/>
          <w:sz w:val="24"/>
          <w:szCs w:val="24"/>
        </w:rPr>
        <w:t>L)</w:t>
      </w:r>
      <w:r w:rsidRPr="0008176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n-GB"/>
        </w:rPr>
        <w:t xml:space="preserve"> </w:t>
      </w:r>
      <w:r w:rsidRPr="00081765">
        <w:rPr>
          <w:rFonts w:ascii="Times New Roman" w:hAnsi="Times New Roman" w:cs="Times New Roman"/>
          <w:b/>
          <w:sz w:val="24"/>
          <w:szCs w:val="24"/>
        </w:rPr>
        <w:t>an</w:t>
      </w:r>
      <w:r>
        <w:rPr>
          <w:rFonts w:ascii="Times New Roman" w:hAnsi="Times New Roman" w:cs="Times New Roman"/>
          <w:b/>
          <w:sz w:val="24"/>
          <w:szCs w:val="24"/>
        </w:rPr>
        <w:t>d low blood eosinophil counts ranked by expression fold change</w:t>
      </w:r>
    </w:p>
    <w:p w:rsidR="00C44EF4" w:rsidRDefault="00C44EF4" w:rsidP="001028E4">
      <w:pPr>
        <w:rPr>
          <w:sz w:val="20"/>
          <w:szCs w:val="20"/>
        </w:rPr>
      </w:pPr>
    </w:p>
    <w:tbl>
      <w:tblPr>
        <w:tblW w:w="8926" w:type="dxa"/>
        <w:tblLook w:val="04A0" w:firstRow="1" w:lastRow="0" w:firstColumn="1" w:lastColumn="0" w:noHBand="0" w:noVBand="1"/>
      </w:tblPr>
      <w:tblGrid>
        <w:gridCol w:w="1980"/>
        <w:gridCol w:w="1843"/>
        <w:gridCol w:w="1134"/>
        <w:gridCol w:w="1134"/>
        <w:gridCol w:w="1417"/>
        <w:gridCol w:w="1418"/>
      </w:tblGrid>
      <w:tr w:rsidR="003450CA" w:rsidRPr="001028E4" w:rsidTr="001A28A7">
        <w:trPr>
          <w:trHeight w:val="3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0CA" w:rsidRPr="003450CA" w:rsidRDefault="003450CA" w:rsidP="003450CA">
            <w:pPr>
              <w:jc w:val="center"/>
              <w:rPr>
                <w:b/>
                <w:sz w:val="20"/>
                <w:szCs w:val="20"/>
              </w:rPr>
            </w:pPr>
            <w:r w:rsidRPr="003450CA">
              <w:rPr>
                <w:b/>
                <w:sz w:val="20"/>
                <w:szCs w:val="20"/>
              </w:rPr>
              <w:t>Probe ID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0CA" w:rsidRPr="003450CA" w:rsidRDefault="003450CA" w:rsidP="003450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Gene </w:t>
            </w:r>
            <w:r w:rsidRPr="003450CA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0CA" w:rsidRPr="003450CA" w:rsidRDefault="003450CA" w:rsidP="003450CA">
            <w:pPr>
              <w:jc w:val="center"/>
              <w:rPr>
                <w:b/>
                <w:sz w:val="20"/>
                <w:szCs w:val="20"/>
              </w:rPr>
            </w:pPr>
            <w:r w:rsidRPr="003450CA">
              <w:rPr>
                <w:b/>
                <w:sz w:val="20"/>
                <w:szCs w:val="20"/>
              </w:rPr>
              <w:t>Log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450CA">
              <w:rPr>
                <w:b/>
                <w:sz w:val="20"/>
                <w:szCs w:val="20"/>
              </w:rPr>
              <w:t>FC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0CA" w:rsidRPr="003450CA" w:rsidRDefault="003450CA" w:rsidP="003450CA">
            <w:pPr>
              <w:jc w:val="center"/>
              <w:rPr>
                <w:b/>
                <w:sz w:val="20"/>
                <w:szCs w:val="20"/>
              </w:rPr>
            </w:pPr>
            <w:r w:rsidRPr="003450CA">
              <w:rPr>
                <w:b/>
                <w:sz w:val="20"/>
                <w:szCs w:val="20"/>
              </w:rPr>
              <w:t>Ave</w:t>
            </w:r>
            <w:r>
              <w:rPr>
                <w:b/>
                <w:sz w:val="20"/>
                <w:szCs w:val="20"/>
              </w:rPr>
              <w:t xml:space="preserve">rage </w:t>
            </w:r>
            <w:r w:rsidRPr="003450CA">
              <w:rPr>
                <w:b/>
                <w:sz w:val="20"/>
                <w:szCs w:val="20"/>
              </w:rPr>
              <w:t>Expr</w:t>
            </w:r>
            <w:r>
              <w:rPr>
                <w:b/>
                <w:sz w:val="20"/>
                <w:szCs w:val="20"/>
              </w:rPr>
              <w:t>ession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0CA" w:rsidRPr="003450CA" w:rsidRDefault="003450CA" w:rsidP="003450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 </w:t>
            </w:r>
            <w:r w:rsidRPr="003450CA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0CA" w:rsidRPr="003450CA" w:rsidRDefault="003450CA" w:rsidP="003450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Adjusted P value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214370_PM_at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S100A8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201859_PM_at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SRGN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0.0435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216474_PM_x_at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TPSAB1 /// TPSB2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0.0377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224795_PM_x_at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IGK /// IGKC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207134_PM_x_at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TPSB2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204959_PM_at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MNDA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204174_PM_at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ALOX5AP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210084_PM_x_at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TPSAB1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208885_PM_at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LCP1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0.0374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231078_PM_at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SLC25A37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202388_PM_at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RGS2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2.36E-05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0.0214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207008_PM_at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CXCR2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216485_PM_s_at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TPSAB1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217023_PM_x_at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TPSAB1 /// TPSB2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203535_PM_at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S100A9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221671_PM_x_at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IGK /// IGKC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202497_PM_x_at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SLC2A3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6.86E-05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0.0268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214669_PM_x_at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IGKC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214677_PM_x_at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IGLC1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0.0407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221651_PM_x_at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IGK /// IGKC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228846_PM_at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MXD1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6.35E-05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0.0266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215382_PM_x_at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TPSAB1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0.0460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226275_PM_at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MXD1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214836_PM_x_at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IGK /// IGKC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0.0460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237137_PM_at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SCARNA2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0.0385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213603_PM_s_at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RAC2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5.24E-05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204220_PM_at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GMFG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5.11E-05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215121_PM_x_at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CYAT1 /// IGLC1 /// IGLV1-44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1552703_PM_s_at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CARD16 /// CASP1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0.0363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209791_PM_at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PADI2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204949_PM_at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ICAM3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8.52E-06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0.0141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203508_PM_at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TNFRSF1B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1555167_PM_s_at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NAMPT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221059_PM_s_at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COTL1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9.21E-05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215379_PM_x_at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IGLV1-44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0.0372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1568248_PM_x_at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SNORA71B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6.62E-05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0.0268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225762_PM_x_at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RNA45S5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201288_PM_at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ARHGDIB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203765_PM_at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GCA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218136_PM_s_at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SLC25A37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228094_PM_at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AMICA1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205180_PM_s_at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ADAM8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217138_PM_x_at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IGLC1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205922_PM_at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VNN2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AFFX-NonspecificGC25_at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214508_PM_x_at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CREM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224796_PM_at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ASAP1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5.78E-05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0.0252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203186_PM_s_at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S100A4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0.0372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1554481_PM_a_at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EPB41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215946_PM_x_at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IGLL3P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239843_PM_at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RIT1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0.0385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212769_PM_at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TLE3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0.0353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204319_PM_s_at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RGS10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1557905_PM_s_at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CD44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223649_PM_s_at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SLC25A39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210787_PM_s_at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CAMKK2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2.95E-05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0.0230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208785_PM_s_at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MAP1LC3B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243099_PM_at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NFAM1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219183_PM_s_at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CYTH4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5.04E-05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203175_PM_at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RHOG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238669_PM_at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PTGS1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1563445_PM_x_at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CTSLP8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0.001013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203879_PM_at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PIK3CD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5.35E-05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214097_PM_at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RPS21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0.001029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214534_PM_at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HIST1H1B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206128_PM_at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ADRA2C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236155_PM_at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ZCCHC6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1565583_PM_at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ZSCAN5A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203433_PM_at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MTHFS /// ST20-MTHFS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0.0374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206986_PM_at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FGF18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206687_PM_s_at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PTPN6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237041_PM_x_at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RCOR1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215706_PM_x_at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ZYX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201389_PM_at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ITGA5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203777_PM_s_at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RPS6KB2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229165_PM_at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MRPL12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223147_PM_s_at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SFT2D3 /// WDR33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229826_PM_at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SMIM4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209413_PM_at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B4GALT2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219966_PM_x_at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BANP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205983_PM_at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DPEP1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221769_PM_at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SPSB3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244191_PM_at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RPLP1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1557120_PM_at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EEF1A1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0.0460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209367_PM_at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STXBP2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210457_PM_x_at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HMGA1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1560439_PM_at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LINGO3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0.0414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200058_PM_s_at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LOC101929240 /// SNRNP200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226465_PM_s_at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208194_PM_s_at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STAM2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201065_PM_s_at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GTF2I /// GTF2IP1 /// LOC100093631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210047_PM_at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SLC11A2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207169_PM_x_at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DDR1 /// MIR4640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201101_PM_s_at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BCLAF1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0.0404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1007_PM_s_at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DDR1 /// MIR4640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218449_PM_at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UFSP2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217895_PM_at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PTCD3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235281_PM_x_at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AHNAK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1557227_PM_s_at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TPR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217877_PM_s_at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GPBP1L1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2.95E-05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0.0230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209186_PM_at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ATP2A2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10.79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0.0353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211962_PM_s_at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ZFP36L1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0.0402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214988_PM_s_at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9.74E-05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201952_PM_at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ALCAM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215038_PM_s_at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SETD2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201736_PM_s_at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Mar-06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203896_PM_s_at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PLCB4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0.001025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208073_PM_x_at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TTC3 /// TTC3P1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203513_PM_at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SPG11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216221_PM_s_at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PUM2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218396_PM_at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VPS13C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224818_PM_at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SORT1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0.0374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212068_PM_s_at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PRRC2B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205562_PM_at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RPP38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0.0372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203375_PM_s_at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TPP2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219121_PM_s_at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ESRP1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208621_PM_s_at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EZR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214937_PM_x_at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PCM1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35148_PM_at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TJP3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0.001011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201561_PM_s_at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CLSTN1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201734_PM_at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CLCN3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228926_PM_s_at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SMARCA2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244768_PM_at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DYNC1H1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200672_PM_x_at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SPTBN1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204744_PM_s_at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IARS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208719_PM_s_at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DDX17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204656_PM_at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SHB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208023_PM_at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TNFRSF4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206323_PM_x_at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OPHN1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11.72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0.0369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212693_PM_at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MDN1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201951_PM_at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ALCAM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217234_PM_s_at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EZR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10.22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5.27E-05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228351_PM_at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HEATR1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217230_PM_at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EZR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219163_PM_at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ZNF562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208775_PM_at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XPO1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200602_PM_at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APP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227234_PM_at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IPO5P1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214118_PM_x_at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PCM1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8.27E-06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0.0141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210892_PM_s_at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GTF2I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212160_PM_at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XPOT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0.0460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224970_PM_at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NFIA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201056_PM_at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GOLGB1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208151_PM_x_at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DDX17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225724_PM_at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FLJ31306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226520_PM_at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LCOR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2.95E-05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0.0230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212216_PM_at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PREPL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239728_PM_at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0.0460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236254_PM_at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VPS13B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203569_PM_s_at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OFD1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218827_PM_s_at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CEP192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235260_PM_s_at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PACRGL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210912_PM_x_at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GSTM4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208661_PM_s_at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TTC3 /// TTC3P1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0.0364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221625_PM_at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0.0385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216060_PM_s_at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DAAM1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5.02E-05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214552_PM_s_at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RABEP1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1.84E-05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0.0211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225078_PM_at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EMP2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4.16E-05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209119_PM_x_at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NR2F2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227802_PM_at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RUFY3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1553295_PM_at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ABCA13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207564_PM_x_at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OGT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208718_PM_at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DDX17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9.93E-05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225221_PM_at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ZKSCAN1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0.0374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214744_PM_s_at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RPL23 /// SNORA21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6.62E-06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0.0141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225112_PM_at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ABI2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225617_PM_at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ODF2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0.0364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1555808_PM_a_at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EXD2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203987_PM_at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FZD6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0.0402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214092_PM_x_at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SUGP2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0.0353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200843_PM_s_at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EPRS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203255_PM_at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FBXO11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229665_PM_at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CSTF3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201476_PM_s_at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RRM1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0.0353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210415_PM_s_at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ODF2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4.50E-05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225093_PM_at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UTRN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5.31E-05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202622_PM_s_at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ATXN2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2.37E-05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0.0214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242696_PM_at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212404_PM_s_at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UBE3B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41660_PM_at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CELSR1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0.0363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212307_PM_s_at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OGT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221683_PM_s_at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CEP290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209442_PM_x_at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ANK3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207495_PM_at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RAB28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210962_PM_s_at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AKAP9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202220_PM_at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KIAA0907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202911_PM_at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MSH6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201737_PM_s_at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Mar-06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0.0374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208614_PM_s_at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FLNB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8.42E-05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0.0288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213328_PM_at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NEK1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0.0414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228834_PM_at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229994_PM_at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NFIA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1553162_PM_x_at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PROSER3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4.57E-05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200606_PM_at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DSP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0.0371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232244_PM_at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KIAA1161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5.87E-05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0.0252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212074_PM_at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SUN1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0.0414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227876_PM_at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ARHGAP39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1557675_PM_at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RAF1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227816_PM_at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NTN1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225964_PM_at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ZXDC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5.73E-06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0.0141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225465_PM_at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MAGI1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4.63E-06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0.0141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225825_PM_at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C20orf194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0.0455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209487_PM_at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RBPMS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0.0425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226110_PM_at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PTAR1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218554_PM_s_at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ASH1L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225127_PM_at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TMEM181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223177_PM_at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NT5DC1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224820_PM_at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COX20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202432_PM_at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PPP3CB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0.0390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228077_PM_at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MRI1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218067_PM_s_at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ARGLU1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0.0466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237383_PM_at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213074_PM_at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PHIP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236017_PM_at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CDKL3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0.0385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227199_PM_at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DIP2A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0.0353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204001_PM_at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SNAPC3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0.0390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229413_PM_s_at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213839_PM_at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CLMN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225805_PM_at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HNRNPU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231923_PM_at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TMEM150C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213998_PM_s_at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DDX17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1557100_PM_s_at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HECTD1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0.0308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226894_PM_at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SLC35A3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0.0404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201084_PM_s_at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BCLAF1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1.09E-05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0.0144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1553605_PM_a_at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ABCA13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207902_PM_at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IL5RA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0.0008573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226297_PM_at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HIPK3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1.65E-06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0.0117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238844_PM_s_at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NPHP1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0.0388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227484_PM_at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SRGAP1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1553694_PM_a_at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PIK3C2A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1569974_PM_x_at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BC015774 /// SEPT7P2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225444_PM_at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UBN2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213092_PM_x_at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DNAJC9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1558956_PM_s_at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IFT80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0.0363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217904_PM_s_at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BACE1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4.40E-05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207766_PM_at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CDKL1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206385_PM_s_at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ANK3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226252_PM_at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ZBTB20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231875_PM_at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KIF21A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231909_PM_x_at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ODF2L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202126_PM_at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PRPF4B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3.20E-06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0.0138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226189_PM_at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ITGB8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0.0303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214608_PM_s_at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EYA1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0.0352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213792_PM_s_at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INSR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0.0460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244881_PM_at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LMLN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227432_PM_s_at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0.0402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223007_PM_s_at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TMEM245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231084_PM_at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WDR96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242647_PM_at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USP34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219511_PM_s_at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SNCAIP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212602_PM_at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WDFY3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1565436_PM_s_at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KMT2A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218374_PM_s_at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C12orf4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203651_PM_at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ZFYVE16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212079_PM_s_at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KMT2A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214889_PM_at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FAM149A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212176_PM_at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PNISR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232139_PM_s_at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KIAA1919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223696_PM_at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ARSD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212362_PM_at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ATP2A2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1.59E-05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0.0195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229663_PM_at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LOC100507577 /// LONP2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3.81E-05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202551_PM_s_at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CRIM1 /// LOC101929500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234006_PM_s_at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TMEM234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243539_PM_at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KIAA1841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239834_PM_at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202053_PM_s_at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ALDH3A2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208518_PM_s_at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PER2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4.85E-05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210111_PM_s_at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KLHDC10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0.0404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223838_PM_at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TSGA10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226098_PM_at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IFT80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7.78E-05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0.0279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203426_PM_s_at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IGFBP5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219886_PM_at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CEP97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205408_PM_at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MLLT10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213649_PM_at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SRSF7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225178_PM_at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TTC14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203494_PM_s_at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CEP57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238431_PM_at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239785_PM_at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DZIP1L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0.0466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235512_PM_at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CDKL1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212454_PM_x_at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HNRNPDL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234991_PM_at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ZXDC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0.0414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51228_PM_at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RBM12B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8.72E-05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0.0288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214073_PM_at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CTTN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0.0414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231806_PM_s_at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STK36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234681_PM_s_at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CHD6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0.0389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228111_PM_s_at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DNAH1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218424_PM_s_at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STEAP3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0.0404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226404_PM_at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RBM39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236173_PM_s_at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LRIG1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9.70E-06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0.0141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218510_PM_x_at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FAM134B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7.53E-05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0.0279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220952_PM_s_at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PLEKHA5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230403_PM_at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RFX3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236488_PM_s_at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CTD-3092A11.2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211596_PM_s_at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LRIG1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8.52E-05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0.0288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228421_PM_s_at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EFEMP1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7.79E-05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0.0279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209170_PM_s_at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GPM6B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238339_PM_x_at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LRIG1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3.62E-05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1560910_PM_at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PPIL6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5.30E-05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230142_PM_s_at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CIRBP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226877_PM_at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RPL32P3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0.0388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218926_PM_at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MYNN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3.85E-05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1563958_PM_at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221973_PM_at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LOC100506076 /// LOC100506123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1554512_PM_a_at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CEP89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0.0402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227809_PM_at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ZC3H6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6.13E-06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0.0141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241310_PM_at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NEK5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1568763_PM_s_at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LOC102724884 /// LOC728613 /// PDCD6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8.60E-05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0.0288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225180_PM_at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TTC14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0.0298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215099_PM_s_at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RXRB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2.04E-06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0.0117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230561_PM_s_at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KANSL1L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229325_PM_at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ZZZ3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2.26E-05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0.0214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236241_PM_at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MED31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232381_PM_s_at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DNAH5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244331_PM_at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1566505_PM_at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ERVK13-1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228030_PM_at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RBM6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2.20E-05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0.0214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206318_PM_at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EPPIN /// EPPIN-WFDC6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6.74E-05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0.0268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219813_PM_at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LATS1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0.0327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236000_PM_s_at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1557066_PM_at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LUC7L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0.0460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1557636_PM_a_at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C7orf57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234476_PM_at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DNAH7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1552299_PM_at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AK9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226908_PM_at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LRIG3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214745_PM_at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PLCH1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0.0383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222145_PM_at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235511_PM_at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242393_PM_x_at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AGAP6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230180_PM_at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DDX17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7.18E-05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0.0274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1558075_PM_at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237912_PM_at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0.0372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1559410_PM_at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225570_PM_at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SLC41A1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1.05E-07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0.0018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1569472_PM_s_at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TTC3 /// TTC3P1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233198_PM_at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GOLGA2P5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1559950_PM_at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FAM66B /// FAM66C /// FAM66D /// LOC101928910 /// LOC102725108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0.001035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1569110_PM_x_at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LOC728613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1561207_PM_at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RP11-53B2.2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228045_PM_at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SUGT1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208498_PM_s_at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ACTG1P4 /// AMY1A /// AMY1B /// AMY1C /// AMY2A /// AMY2B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0.0456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227702_PM_at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CYP4X1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237527_PM_at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211959_PM_at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IGFBP5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1557270_PM_at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0.0448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1566502_PM_at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0.0483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231106_PM_at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BMS1P6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0.0424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234893_PM_s_at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DNAH6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223824_PM_at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RNLS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1557866_PM_at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C9orf117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0.0329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225656_PM_at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EFHC1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1553318_PM_at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RIBC1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0.0491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213790_PM_at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ADAM12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0.0472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233312_PM_at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ROPN1L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0.0369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222835_PM_at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THSD4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244635_PM_s_at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0.0470</w:t>
            </w:r>
          </w:p>
        </w:tc>
      </w:tr>
      <w:tr w:rsidR="003450CA" w:rsidRPr="001028E4" w:rsidTr="00C44EF4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1555997_PM_s_at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IGFBP5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9.82E-06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0CA" w:rsidRPr="001028E4" w:rsidRDefault="003450CA" w:rsidP="00345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1028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0.0141</w:t>
            </w:r>
          </w:p>
        </w:tc>
      </w:tr>
    </w:tbl>
    <w:p w:rsidR="00C44EF4" w:rsidRDefault="00C44EF4" w:rsidP="001028E4">
      <w:pPr>
        <w:rPr>
          <w:sz w:val="20"/>
          <w:szCs w:val="20"/>
        </w:rPr>
      </w:pPr>
    </w:p>
    <w:p w:rsidR="00C44EF4" w:rsidRDefault="00C44EF4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450CA" w:rsidRPr="00E206E6" w:rsidRDefault="003450CA" w:rsidP="003450CA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 E5.</w:t>
      </w:r>
      <w:r w:rsidRPr="00E206E6">
        <w:rPr>
          <w:rFonts w:ascii="Times New Roman" w:hAnsi="Times New Roman" w:cs="Times New Roman"/>
          <w:b/>
          <w:sz w:val="24"/>
          <w:szCs w:val="24"/>
        </w:rPr>
        <w:t xml:space="preserve"> U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206E6">
        <w:rPr>
          <w:rFonts w:ascii="Times New Roman" w:hAnsi="Times New Roman" w:cs="Times New Roman"/>
          <w:b/>
          <w:sz w:val="24"/>
          <w:szCs w:val="24"/>
        </w:rPr>
        <w:t xml:space="preserve">BIOPRED all </w:t>
      </w:r>
      <w:r>
        <w:rPr>
          <w:rFonts w:ascii="Times New Roman" w:hAnsi="Times New Roman" w:cs="Times New Roman"/>
          <w:b/>
          <w:sz w:val="24"/>
          <w:szCs w:val="24"/>
        </w:rPr>
        <w:t>genes/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probesets</w:t>
      </w:r>
      <w:proofErr w:type="spellEnd"/>
      <w:r w:rsidRPr="00E206E6">
        <w:rPr>
          <w:rFonts w:ascii="Times New Roman" w:hAnsi="Times New Roman" w:cs="Times New Roman"/>
          <w:b/>
          <w:sz w:val="24"/>
          <w:szCs w:val="24"/>
        </w:rPr>
        <w:t xml:space="preserve"> that were significantly correlate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E206E6">
        <w:rPr>
          <w:rFonts w:ascii="Times New Roman" w:hAnsi="Times New Roman" w:cs="Times New Roman"/>
          <w:b/>
          <w:sz w:val="24"/>
          <w:szCs w:val="24"/>
        </w:rPr>
        <w:t xml:space="preserve"> with blo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206E6">
        <w:rPr>
          <w:rFonts w:ascii="Times New Roman" w:hAnsi="Times New Roman" w:cs="Times New Roman"/>
          <w:b/>
          <w:sz w:val="24"/>
          <w:szCs w:val="24"/>
        </w:rPr>
        <w:t>d eosinophil count after correction for multiplicity</w:t>
      </w:r>
    </w:p>
    <w:p w:rsidR="00C44EF4" w:rsidRDefault="00C44EF4" w:rsidP="001028E4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877"/>
        <w:gridCol w:w="1158"/>
        <w:gridCol w:w="1281"/>
        <w:gridCol w:w="1419"/>
        <w:gridCol w:w="1366"/>
      </w:tblGrid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3450CA" w:rsidRDefault="00D72EFD" w:rsidP="003450CA">
            <w:pPr>
              <w:jc w:val="center"/>
              <w:rPr>
                <w:b/>
                <w:sz w:val="20"/>
                <w:szCs w:val="20"/>
              </w:rPr>
            </w:pPr>
            <w:r w:rsidRPr="003450CA">
              <w:rPr>
                <w:b/>
                <w:sz w:val="20"/>
                <w:szCs w:val="20"/>
              </w:rPr>
              <w:t>Probe ID</w:t>
            </w:r>
          </w:p>
        </w:tc>
        <w:tc>
          <w:tcPr>
            <w:tcW w:w="1877" w:type="dxa"/>
            <w:noWrap/>
            <w:hideMark/>
          </w:tcPr>
          <w:p w:rsidR="00D72EFD" w:rsidRPr="003450CA" w:rsidRDefault="003450CA" w:rsidP="003450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Gene </w:t>
            </w:r>
            <w:r w:rsidR="00D72EFD" w:rsidRPr="003450CA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158" w:type="dxa"/>
            <w:noWrap/>
            <w:hideMark/>
          </w:tcPr>
          <w:p w:rsidR="00D72EFD" w:rsidRPr="003450CA" w:rsidRDefault="003450CA" w:rsidP="003450CA">
            <w:pPr>
              <w:jc w:val="center"/>
              <w:rPr>
                <w:b/>
                <w:sz w:val="20"/>
                <w:szCs w:val="20"/>
              </w:rPr>
            </w:pPr>
            <w:r w:rsidRPr="003450CA">
              <w:rPr>
                <w:b/>
                <w:sz w:val="20"/>
                <w:szCs w:val="20"/>
              </w:rPr>
              <w:t>L</w:t>
            </w:r>
            <w:r w:rsidR="00D72EFD" w:rsidRPr="003450CA">
              <w:rPr>
                <w:b/>
                <w:sz w:val="20"/>
                <w:szCs w:val="20"/>
              </w:rPr>
              <w:t>og</w:t>
            </w:r>
            <w:r>
              <w:rPr>
                <w:b/>
                <w:sz w:val="20"/>
                <w:szCs w:val="20"/>
              </w:rPr>
              <w:t xml:space="preserve"> </w:t>
            </w:r>
            <w:r w:rsidR="00D72EFD" w:rsidRPr="003450CA">
              <w:rPr>
                <w:b/>
                <w:sz w:val="20"/>
                <w:szCs w:val="20"/>
              </w:rPr>
              <w:t>FC</w:t>
            </w:r>
          </w:p>
        </w:tc>
        <w:tc>
          <w:tcPr>
            <w:tcW w:w="1281" w:type="dxa"/>
            <w:noWrap/>
            <w:hideMark/>
          </w:tcPr>
          <w:p w:rsidR="00D72EFD" w:rsidRPr="003450CA" w:rsidRDefault="00D72EFD" w:rsidP="003450CA">
            <w:pPr>
              <w:jc w:val="center"/>
              <w:rPr>
                <w:b/>
                <w:sz w:val="20"/>
                <w:szCs w:val="20"/>
              </w:rPr>
            </w:pPr>
            <w:r w:rsidRPr="003450CA">
              <w:rPr>
                <w:b/>
                <w:sz w:val="20"/>
                <w:szCs w:val="20"/>
              </w:rPr>
              <w:t>Ave</w:t>
            </w:r>
            <w:r w:rsidR="003450CA">
              <w:rPr>
                <w:b/>
                <w:sz w:val="20"/>
                <w:szCs w:val="20"/>
              </w:rPr>
              <w:t xml:space="preserve">rage </w:t>
            </w:r>
            <w:r w:rsidRPr="003450CA">
              <w:rPr>
                <w:b/>
                <w:sz w:val="20"/>
                <w:szCs w:val="20"/>
              </w:rPr>
              <w:t>Expr</w:t>
            </w:r>
            <w:r w:rsidR="003450CA">
              <w:rPr>
                <w:b/>
                <w:sz w:val="20"/>
                <w:szCs w:val="20"/>
              </w:rPr>
              <w:t>ession</w:t>
            </w:r>
          </w:p>
        </w:tc>
        <w:tc>
          <w:tcPr>
            <w:tcW w:w="1419" w:type="dxa"/>
            <w:noWrap/>
            <w:hideMark/>
          </w:tcPr>
          <w:p w:rsidR="00D72EFD" w:rsidRPr="003450CA" w:rsidRDefault="003450CA" w:rsidP="003450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 </w:t>
            </w:r>
            <w:r w:rsidR="00D72EFD" w:rsidRPr="003450CA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1366" w:type="dxa"/>
            <w:noWrap/>
            <w:hideMark/>
          </w:tcPr>
          <w:p w:rsidR="00D72EFD" w:rsidRPr="003450CA" w:rsidRDefault="003450CA" w:rsidP="003450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Adjusted P value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206224_at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CST1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201858_s_at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SRGN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3.223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201859_at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SRGN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3.133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0.00386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216474_x_at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TPSAB1 /// TPSB2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3.124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206994_at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CST4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3.119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214370_at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S100A8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3.046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207134_x_at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TPSB2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3.034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224795_x_at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IGK /// IGKC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2.986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212588_at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PTPRC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2.973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210084_x_at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TPSAB1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2.866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205683_x_at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TPSAB1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2.767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216485_s_at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TPSAB1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2.668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204174_at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ALOX5AP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2.654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208885_at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LCP1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2.650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217028_at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CXCR4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2.594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0.000530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221651_x_at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IGK /// IGKC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2.549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221671_x_at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IGK /// IGKC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2.529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212657_s_at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IL1RN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2.519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0.000264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0.00542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217023_x_at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TPSAB1 /// TPSB2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2.468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214836_x_at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IGK /// IGKC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2.427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207741_x_at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TPSAB1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2.409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211924_s_at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PLAUR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2.368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0.00688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214181_x_at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LST1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2.354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214677_x_at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IGLC1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2.353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0.00247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215382_x_at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TPSAB1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2.349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214669_x_at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IGKC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2.346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209138_x_at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IGLC1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2.335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202497_x_at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SLC2A3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2.274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216236_s_at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SLC2A14 /// SLC2A3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2.209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0.00528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202388_at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RGS2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2.187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213603_s_at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RAC2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2.119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203535_at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S100A9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2.083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228846_at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MXD1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2.024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1568248_x_at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SNORA71B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2.012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226275_at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MXD1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2.000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215121_x_at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CYAT1 /// IGLC1 /// IGLV1-44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1.933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225762_x_at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RNA45S5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1.906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8.70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204220_at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GMFG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1.898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209791_at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PADI2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1.854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204949_at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ICAM3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1.840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217148_x_at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IGLC1 /// IGLJ3 /// IGLV2-14 /// IGLV@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1.840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208576_s_at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HIST1H3B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1.822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0.000653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1.804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209083_at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CORO1A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1.796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201288_at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ARHGDIB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1.773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215379_x_at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IGLV1-44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1.731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205180_s_at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ADAM8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1.672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221059_s_at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COTL1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1.672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210597_x_at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1.626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225799_at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LINC00152 /// LOC101930489 /// MIR4435-1HG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1.615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215159_s_at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NADK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1.608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216881_x_at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PRB4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1.597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0.00153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228527_s_at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SLC25A37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1.528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202934_at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HK2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1.508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203765_at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GCA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1.502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203186_s_at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S100A4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1.499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219161_s_at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CKLF /// CKLF-CMTM1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1.480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1555812_a_at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ARHGDIB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1.475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202665_s_at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WIPF1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1.460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201324_at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EMP1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1.451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0.00852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225195_at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DPH3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1.450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207752_x_at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1.444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203523_at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LSP1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1.414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204265_s_at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GPSM3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1.397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38149_at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ARHGAP25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1.392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0.00394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228094_at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AMICA1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1.350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203388_at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ARRB2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1.347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200600_at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MSN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1.330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224796_at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ASAP1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1.325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211531_x_at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1.321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204490_s_at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CD44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1.283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215946_x_at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IGLL3P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1.252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0.00193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1555349_a_at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ITGB2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1.228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218611_at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IER5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1.197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222483_at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EFHD2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1.193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217962_at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NOP10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1.180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238267_s_at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1.164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216438_s_at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TMSB4X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1.163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10.05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1554481_a_at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EPB41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1.159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209806_at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HIST1H2BK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1.136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235163_at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MOB3A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1.117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1555797_a_at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ARPC5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212014_x_at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CD44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0.000415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203175_at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RHOG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1.070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214512_s_at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SUB1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238669_at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PTGS1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1.061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211275_s_at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GYG1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223649_s_at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SLC25A39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204436_at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PLEKHO2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1.048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1565583_at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ZSCAN5A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1.044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221269_s_at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SH3BGRL3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8.78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222686_s_at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CPPED1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215952_s_at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OAZ1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1557905_s_at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CD44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1.032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8.83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243749_s_at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LOC100507316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1.030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204336_s_at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RGS19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204319_s_at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RGS10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1.011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0.000228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0.00498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214847_s_at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GPSM3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1.000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209193_at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PIM1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0.991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200704_at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LITAF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200859_x_at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FLNA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208785_s_at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MAP1LC3B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0.976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1556316_s_at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LOC284889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1563445_x_at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CTSLP8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223179_at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YPEL3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0.961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208960_s_at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KLF6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0.000590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0.00893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202002_at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ACAA2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0.952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201452_at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RHEB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243099_at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NFAM1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0.941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1555478_at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C17orf82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0.934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1555730_a_at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CFL1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200921_s_at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BTG1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0.926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0.000671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216835_s_at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DOK1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237041_x_at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RCOR1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0.921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231268_at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MYBL1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211672_s_at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ARPC4 /// ARPC4-TTLL3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0.909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224752_at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C7orf73 /// LOC101930655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0.884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0.000693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225530_at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MOB3A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0.879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218758_s_at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RRP1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0.879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228319_at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0.878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205967_at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HIST1H4A /// HIST1H4B /// HIST1H4C /// HIST1H4D /// HIST1H4E /// HIST1H4F /// HIST1H4H /// HIST1H4I /// HIST1H4J /// HIST1H4K /// HIST1H4L /// HIST2H4A /// HIST2H4B /// HIST4H4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0.878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206986_at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FGF18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214752_x_at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FLNA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230046_at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SPRED3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0.869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200075_s_at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GUK1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0.867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208232_x_at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NRG1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0.863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208112_x_at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EHD1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0.000441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209310_s_at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CASP4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218600_at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LIMD2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219183_s_at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CYTH4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41047_at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C9orf16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0.845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215454_x_at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SFTPC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224182_x_at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SEMA6B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204479_at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OSTF1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0.000650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219893_at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CCDC71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201527_at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ATP6V1F /// LOC101927180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203433_at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MTHFS /// ST20-MTHFS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202897_at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SIRPA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0.000650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239446_x_at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DCBLD2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0.814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239933_x_at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CCDC176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0.814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224846_at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SHKBP1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235863_at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JSRP1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0.00653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222067_x_at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HIST1H2BD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0.000680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208002_s_at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ACOT7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202895_s_at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SIRPA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0.807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226704_at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UBE2J2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206128_at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ADRA2C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0.801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214534_at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HIST1H1B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0.796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224637_at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OST4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0.795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228614_at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LINC00116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206687_s_at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PTPN6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0.000226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0.00494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219646_at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DEF8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224111_x_at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KLF16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221932_s_at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GLRX5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202201_at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BLVRB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221141_x_at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EPN1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0.776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216611_s_at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SLC6A2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207641_at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TNFRSF13B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0.771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231161_x_at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TRIM8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0.764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202460_s_at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LPIN2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229998_x_at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EVA1B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0.748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218834_s_at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TMEM132A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0.744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217635_s_at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POLG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0.744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60471_at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RIN3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0.744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203879_at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PIK3CD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213513_x_at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ARPC2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237570_x_at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0.735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212430_at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RBM38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0.734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216473_x_at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DBET /// DUX4 /// DUX4L1 /// DUX4L2 /// DUX4L24 /// DUX4L3 /// DUX4L4 /// DUX4L5 /// DUX4L6 /// DUX4L7 /// DUX4L8 /// LOC100288289 /// LOC100291626 /// LOC652301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205212_s_at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ACAP1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200021_at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CFL1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8.58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224854_s_at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SLAIN2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223064_at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RNF181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223626_x_at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IFI27L2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0.711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239663_x_at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LARP1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0.710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207289_at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MMP25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0.00660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221700_s_at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UBA52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0.693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0.000324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233974_s_at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FAM129B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203777_s_at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RPS6KB2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0.691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241921_x_at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0.691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213892_s_at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APRT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224947_at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RNF26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0.684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229826_at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SMIM4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214122_at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PDLIM7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0.677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210740_s_at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ITPK1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0.671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217818_s_at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ARPC4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0.671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0.000220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0.00483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213740_s_at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TMEM262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0.671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209413_at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B4GALT2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232438_at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EPS15L1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208919_s_at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NADK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223050_s_at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FBXW5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0.664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218301_at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RNPEPL1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211226_at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GALR2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206361_at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PTGDR2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0.661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228074_at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ITPRIPL2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229690_at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FAM109A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207150_at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SLC18A3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234021_at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EML2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231201_at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PTGER1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203891_s_at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DAPK3 /// MIR637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0.00528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207077_at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CELA2B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203055_s_at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ARHGEF1 /// LOC100505585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0.632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225883_at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ATG16L2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220757_s_at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MIR4746 /// UBXN6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211433_x_at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FAM214B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0.626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207988_s_at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ARPC2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0.624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0.000266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200077_s_at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OAZ1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218860_at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NOC4L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0.00755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237046_x_at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IL34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0.000492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0.00795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234669_x_at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C11orf30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201863_at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FAM32A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207685_at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CRYBB3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0.617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0.000471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0.00774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216348_at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RPS17P5 /// RPS17P5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241799_x_at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LOC102725022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0.613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0.00372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218112_at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MRPS34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1558723_at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LOC284014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0.609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205695_at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SDS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214555_at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SSTR5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229217_at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0.605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1557120_at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EEF1A1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244191_at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RPLP1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0.593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225454_at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CCDC124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0.591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0.000477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0.00781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204357_s_at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LIMK1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217389_s_at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ATF5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223147_s_at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SFT2D3 /// WDR33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0.584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205983_at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DPEP1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0.578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220256_s_at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OXCT2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0.576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226870_at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COMTD1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0.570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0.000678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208569_at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HIST1H2AB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0.567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236030_at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RCOR2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0.563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223247_at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MED10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0.000470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0.00774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213613_s_at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NADK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0.000563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212315_s_at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NUP210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0.558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244707_at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RP11-272D12.1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230627_at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207475_at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FABP2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226629_at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SLC43A2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0.552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244504_x_at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ARF1 /// MIR3620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0.000677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236894_at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L1TD1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0.000597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229758_at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TIGD5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203522_at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0.00559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225091_at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ZCCHC3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218753_at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XKR8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0.00781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243267_x_at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0.534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221791_s_at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TMA7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0.534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222164_at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FGFR1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217313_at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AC004692.5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0.532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0.000572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216821_at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KRT8P11 /// KRT8P11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0.530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0.000437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223153_x_at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TMUB1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221769_at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SPSB3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0.521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0.00505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1553082_at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CRYGN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0.521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211716_x_at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ARHGDIA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0.512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0.000292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0.00579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222861_x_at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FBXO44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210457_x_at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HMGA1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220973_s_at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SHARPIN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0.000697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0.00981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210811_s_at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DDX49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226466_s_at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FAM58A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0.487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222818_at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OSBPL10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213987_s_at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CDK13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0.479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226253_at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LRRC45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209367_at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STXBP2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204335_at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CCDC94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0.000415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225148_at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RPS19BP1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1560439_at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LINGO3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0.400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1553567_s_at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ATP6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0.354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11.96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224375_at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LOC102724870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0.326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11.97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226052_at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BRD4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-0.432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8.91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0.000295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0.00582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204658_at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TRA2A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-0.451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0.000480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0.00785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222489_s_at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WRNIP1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-0.478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1554678_s_at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HNRNPDL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8.77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1294_at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MIR5193 /// UBA7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0.00773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216836_s_at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ERBB2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-0.504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0.000485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200058_s_at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LOC101929240 /// SNRNP200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209272_at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0.000680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200033_at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DDX5 /// MIR3064 /// MIR5047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0.00526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211962_s_at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ZFP36L1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0.000547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200041_s_at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ATP6V1G2-DDX39B /// DDX39B /// SNORD84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217895_at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PTCD3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-0.521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1557227_s_at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-0.521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222521_x_at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NDUFC2 /// NDUFC2-KCTD14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-0.529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0.00493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203056_s_at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PRDM2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-0.530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207435_s_at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SRRM2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-0.531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201057_s_at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GOLGB1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217580_x_at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209127_s_at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SART3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0.00430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1563560_at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37425_g_at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CCHCR1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0.00984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222244_s_at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TUG1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0.000297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0.00584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218808_at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DALRD3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-0.555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0.00942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214356_s_at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KIAA0368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1556924_at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CFLAR-AS1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220725_x_at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8.93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206936_x_at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243579_at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MSI2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226465_s_at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SON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-0.569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9.61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208804_s_at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SRSF6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-0.570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0.00767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214988_s_at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SON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201247_at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SREBF2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0.000268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0.00548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219226_at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CDK12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203513_at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SPG11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1555743_s_at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ERVH-6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-0.587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0.000493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208779_x_at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DDR1 /// MIR4640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-0.587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217734_s_at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WDR6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-0.588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203380_x_at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SRSF5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0.00392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207169_x_at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DDR1 /// MIR4640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8.23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225181_at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ARID1B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-0.591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228487_s_at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201086_x_at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SON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-0.593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225117_at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KANSL1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-0.596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222021_x_at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SDHAP1 /// SDHAP2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-0.598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1556178_x_at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TAF8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-0.599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244272_s_at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TC2N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0.000366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0.00668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216221_s_at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PUM2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-0.607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224614_at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DYNC1LI2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-0.607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0.000574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204064_at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THOC1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-0.607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0.000441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226691_at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TNRC18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211277_x_at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APP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212266_s_at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SRSF5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-0.613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223577_x_at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MALAT1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-0.614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11.82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235244_at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CCDC58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225139_at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NFATC3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204113_at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CELF1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-0.617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202167_s_at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MMS19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202462_s_at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DDX46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201951_at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ALCAM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-0.621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0.000431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212451_at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SECISBP2L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-0.621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209431_s_at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PATZ1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-0.624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0.000577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213762_x_at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LOC101928747 /// RBMX /// SNORD61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210749_x_at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DDR1 /// MIR4640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8.23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219121_s_at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ESRP1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226898_s_at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SFPQ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-0.629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207186_s_at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BPTF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-0.629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235281_x_at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AHNAK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-0.631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229586_at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CHD9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0.00828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208663_s_at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TTC3 /// TTC3P1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-0.635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225705_at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CEP95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-0.635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214744_s_at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RPL23 /// SNORA21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214118_x_at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PCM1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202809_s_at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INTS3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223016_x_at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ZRANB2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0.000579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200648_s_at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GLUL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10.31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230926_s_at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ODF2L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-0.640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8.09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1007_s_at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DDR1 /// MIR4640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-0.641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212854_x_at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NBPF1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-0.644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242602_x_at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ZNF254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-0.645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208073_x_at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TTC3 /// TTC3P1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200635_s_at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PTPRF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215504_x_at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ANKRD10-IT1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-0.652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8.65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0.000333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0.00632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225569_at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AGO2 /// CASC7 /// CASC7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226520_at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LCOR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217234_s_at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EZR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10.22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64474_g_at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DGCR8 /// MIR1306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0.00482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201736_s_at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38777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227465_at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MAU2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225598_at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SLC45A4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0.000520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0.00830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223713_at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RSPH3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-0.658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208988_at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KDM2A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202810_at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DRG1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0.00829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214937_x_at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PCM1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-0.661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202519_at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MLXIP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208930_s_at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ILF3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-0.663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217202_s_at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GLUL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0.000483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0.00788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208936_x_at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LGALS8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-0.666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0.000654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233093_s_at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BIRC6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-0.667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211778_s_at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OVOL2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-0.669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225869_s_at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UNC93B1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213470_s_at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HNRNPH1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0.000696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201474_s_at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ITGA3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0.000437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213775_x_at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ZNF638 /// ZNF638-IT1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208775_at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XPO1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-0.677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223286_at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ELP5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-0.678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216060_s_at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DAAM1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-0.678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212721_at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SREK1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-0.678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0.000598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226129_at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FAM83H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-0.679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0.00430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214552_s_at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RABEP1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202622_s_at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ATXN2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0.000324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211257_x_at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ZNF638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0.00657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224159_x_at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TRIM4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-0.683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0.000591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0.00893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228926_s_at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SMARCA2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0.00386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214077_x_at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MEIS3P1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-0.687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8.38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0.00573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203357_s_at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CAPN7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244768_at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DYNC1H1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202267_at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LAMC2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224336_s_at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DUSP16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0.000438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225358_at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DNAJC19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0.000331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203997_at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PTPN3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232324_x_at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0.000491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0.00794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218740_s_at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CDK5RAP3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213594_x_at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SRSF10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223165_s_at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IP6K2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233732_at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LOC401320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208407_s_at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CTNND1 /// TMX2-CTNND1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0.00605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232323_s_at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TTC17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-0.699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241632_x_at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229666_s_at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CSTF3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54037_at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HPS4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241683_at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HECTD1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212693_at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MDN1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229533_x_at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ZNF680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-0.707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0.00550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206179_s_at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TPPP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0.000228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0.00498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212217_at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PREPL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242961_x_at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DDX58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0.000664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35436_at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GOLGA2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0.000597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228095_at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PHF14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-0.711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208863_s_at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SRSF1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0.000362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1554411_at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CTNNB1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8.12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201636_at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FXR1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-0.714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0.000690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0.00974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238189_at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SIN3A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215090_x_at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LOC440434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230662_at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RNF187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222700_at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203035_s_at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PIAS3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206958_s_at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UPF3A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213505_s_at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SUGP2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202171_at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VEZF1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0.00915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221971_x_at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AGAP10 /// AGAP11 /// AGAP4 /// AGAP5 /// AGAP9 /// BMS1P5 /// CTGLF12P /// LOC101060581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0.000577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216279_at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ZNF460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-0.724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0.000328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1556176_at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TAF8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205788_s_at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LOC441155 /// ZC3H11A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222369_at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NAA40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0.00353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226445_s_at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TRIM41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210676_x_at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RGPD3 /// RGPD4 /// RGPD5 /// RGPD6 /// RGPD8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-0.740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0.00550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223578_x_at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MALAT1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10.86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200857_s_at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NCOR1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0.000431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0.00732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225617_at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ODF2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-0.744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0.000534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224558_s_at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MALAT1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11.84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218396_at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VPS13C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212065_s_at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USP34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231876_at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TRIM56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0.00998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1557290_at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DPY19L2P4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-0.748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1554190_s_at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PLEKHS1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1555106_a_at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CTDSPL2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0.000684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0.00967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234725_s_at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SEMA4B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0.000560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215718_s_at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PHF3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203987_at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FZD6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209337_at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PSIP1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229044_at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NUDT17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212428_at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KIAA0368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205095_s_at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ATP6V0A1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0.000687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0.00970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209997_x_at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PCM1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206323_x_at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OPHN1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11.72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204325_s_at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LOC101930150 /// NF1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0.000590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0.00893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242196_at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ARHGAP32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0.00472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230894_s_at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8.57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212198_s_at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TM9SF4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222455_s_at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PARVA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0.00567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204498_s_at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ADCY9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0.000269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224842_at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BOLA2 /// LOC101060386 /// SMG1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225340_s_at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CAPRIN1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203038_at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PTPRK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210645_s_at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TTC3 /// TTC3P1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201561_s_at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CLSTN1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201967_at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RBM6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1562697_at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LOC339988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209856_x_at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ABI2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0.000327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0.00622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243868_at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RFX3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227635_at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RBBP6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228175_at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SLC4A8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233475_at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MGC32805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0.000324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204663_at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ME3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-0.769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0.00754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201056_at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GOLGB1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0.00552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242123_at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PAQR7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212943_at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C2CD5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0.000691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206734_at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JRKL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237249_at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KCNQ1OT1 /// LOC101927338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-0.778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236254_at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VPS13B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0.00525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228582_x_at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MALAT1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11.49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212504_at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DIP2C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-0.783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210958_s_at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MAST4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213022_s_at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UTRN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212493_s_at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SETD2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212216_at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PREPL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-0.787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225560_at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POMT2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-0.787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227643_at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TPPP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225964_at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ZXDC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220044_x_at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LUC7L3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209271_at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BPTF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0.000473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212842_x_at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RGPD3 /// RGPD4 /// RGPD5 /// RGPD6 /// RGPD8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0.000491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0.00794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225081_s_at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CDCA7L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-0.795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0.00355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223187_s_at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ORMDL1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-0.798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202761_s_at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SYNE2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202813_at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TARBP1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-0.799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212848_s_at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C9orf3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-0.800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200636_s_at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PTPRF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-0.801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224227_s_at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BDP1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218248_at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FAM111A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204323_x_at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LOC101930150 /// NF1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221526_x_at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PARD3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207836_s_at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RBPMS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228998_at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TNRC6B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209558_s_at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HIP1R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208614_s_at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FLNB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-0.809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8.64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237768_x_at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221884_at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MECOM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-0.811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218338_at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PHC1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-0.813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1558620_at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ZNF621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0.000366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0.00668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210389_x_at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TUBD1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201996_s_at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SPEN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-0.817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239735_at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0.00525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222339_x_at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227025_at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PPHLN1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231451_s_at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204020_at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PURA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-0.821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229665_at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CSTF3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-0.821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0.000324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1567213_at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PNN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0.000438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225221_at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ZKSCAN1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-0.824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214703_s_at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MAN2B2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210094_s_at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PARD3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-0.829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206335_at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GALNS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-0.829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234173_s_at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NXF2 /// NXF2B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219017_at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ETNK1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219905_at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ERMAP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209390_at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TSC1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231500_s_at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BOLA2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9.39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0.000297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0.00584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224984_at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NFAT5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218617_at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TRIT1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224685_at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MLLT4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220691_at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0.00707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209240_at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OGT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208719_s_at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DDX17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8.83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221538_s_at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PLXNA1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236017_at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CDKL3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0.000598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32137_at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JAG2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-0.841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224849_at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TTC17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218098_at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ARFGEF2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222169_x_at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SH2D3A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202699_s_at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TMEM63A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223793_at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PRRC2B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216702_x_at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212650_at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EHBP1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-0.845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40016_g_at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MAST4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-0.848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213376_at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ZBTB1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0.000529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202126_at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PRPF4B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202773_s_at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SFSWAP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202220_at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KIAA0907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221546_at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PRPF18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243222_at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ALPK1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0.00372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232403_at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SPG11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227831_at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TMEM245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0.000496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0.00800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209234_at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KIF1B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220008_at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PEAK1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213092_x_at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DNAJC9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210686_x_at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SLC25A16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9.46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217660_at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MYH14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220409_at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CAMSAP1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237444_at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KIF13A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241955_at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HECTD1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-0.858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213656_s_at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KLC1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209049_s_at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ZMYND8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1557232_at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LOC102725017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200637_s_at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PTPRF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229994_at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NFIA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212074_at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SUN1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1554873_at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CSPP1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242696_at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0.00488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214600_at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TEAD1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207486_x_at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CHN2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0.000579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214323_s_at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UPF3A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1555808_a_at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EXD2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226563_at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SMAD2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-0.867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0.000490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0.00794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225331_at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CCDC50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-0.870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0.000365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0.00668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241973_x_at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DPP7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-0.871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242417_at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LOC283278 /// PLEKHA7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229519_at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FXR1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227199_at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DIP2A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228351_at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HEATR1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203036_s_at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MTSS1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-0.879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1568720_at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ZNF506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-0.879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214464_at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CDC42BPA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-0.879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224704_at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TNRC6A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225465_at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MAGI1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1557675_at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RAF1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210962_s_at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AKAP9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218877_s_at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TRMT11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0.000567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0.00876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219163_at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ZNF562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235188_at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201446_s_at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TIA1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226075_at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SPSB1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214683_s_at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CLK1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225594_at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CREBZF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-0.891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201084_s_at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BCLAF1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0.00087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1560803_at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-0.895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208718_at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DDX17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-0.895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1553162_x_at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PROSER3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-0.895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222728_s_at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MIR1304 /// SNORA1 /// SNORA18 /// SNORA32 /// SNORA40 /// SNORA8 /// SNORD5 /// TAF1D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-0.896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213517_at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PCBP2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-0.898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208151_x_at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DDX17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213074_at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PHIP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-0.899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0.00852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210281_s_at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ZMYM2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224820_at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COX20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213049_at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RALGAPA1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0.000267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234341_x_at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LOC91548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220452_x_at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224970_at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NFIA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1557478_at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0.00487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234997_x_at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RP11-488L18.10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212780_at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SOS1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0.00995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1569723_a_at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SPIRE2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1554986_a_at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SNX19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213718_at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RBM14-RBM4 /// RBM4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-0.909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218187_s_at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C8orf33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212339_at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EPB41L1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0.000372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42361_g_at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CCHCR1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244881_at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LMLN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226332_at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FAM133B /// FAM133DP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0.000260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230392_at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205317_s_at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SLC15A2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218269_at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DROSHA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218882_s_at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WDR3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0.000546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203384_s_at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GOLGA1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226917_s_at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ANAPC4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203804_s_at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LUC7L3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212666_at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SMURF1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203628_at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IGF1R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214093_s_at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FUBP1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236346_at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222999_s_at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CCNL2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202814_s_at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HEXIM1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207564_x_at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OGT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223724_s_at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STAG3L1 /// STAG3L2 /// STAG3L3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237251_at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LRRC71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0.000477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0.00781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239728_at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210892_s_at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GTF2I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224565_at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MIR612 /// NEAT1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10.50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1567214_a_at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PNN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0.00781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215099_s_at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RXRB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225127_at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TMEM181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225093_at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UTRN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8.23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212068_s_at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PRRC2B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217122_s_at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SLC35E2 /// SLC35E2B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51228_at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RBM12B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-0.929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219543_at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PBLD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0.00357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200606_at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DSP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212036_s_at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PNN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226571_s_at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PTPRS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212307_s_at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OGT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218666_s_at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STX17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232230_at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LINC00263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0.000335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229898_at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SNX33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0.000534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225613_at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MAST4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228477_at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ARGLU1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8.74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0.00444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1554824_at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ZNF585A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204703_at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IFT88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231909_x_at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ODF2L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-0.941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0.00915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210465_s_at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SNAPC3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-0.944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0.00444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242774_at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SYNE2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0.000570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215002_at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LOC101929910 /// LOC613037 /// NPIPA5 /// NPIPB11 /// NPIPB3 /// NPIPB4 /// NPIPB5 /// NPIPB8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-0.948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0.00232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1554907_a_at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HYDIN /// HYDIN2 /// LOC101930373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0.00985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228023_x_at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ACTG1P4 /// AMY2B /// RNPC3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221625_at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-0.952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226297_at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HIPK3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202978_s_at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CREBZF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0.00472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208835_s_at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LUC7L3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211382_s_at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TACC2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1553793_a_at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KIAA1109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1564635_a_at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FHAD1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0.000438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242712_x_at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RANBP2 /// RGPD1 /// RGPD2 /// RGPD3 /// RGPD4 /// RGPD5 /// RGPD6 /// RGPD8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231846_at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FOXRED2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-0.963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223940_x_at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MALAT1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11.01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201928_at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PKP4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-0.966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212107_s_at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DHX9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204883_s_at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HUS1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0.00701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221833_at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LOC100507577 /// LONP2 /// SIAH1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-0.969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0.000490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0.00794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243841_at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SYNE2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-0.969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0.00153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233132_at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BMS1P20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229663_at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LOC100507577 /// LONP2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216320_x_at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MST1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239082_at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FZD3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244828_x_at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236222_at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MAATS1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8.60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224566_at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MIR612 /// NEAT1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10.49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213328_at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NEK1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244320_at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NHLRC2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231152_at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INO80D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1553694_a_at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PIK3C2A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228834_at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223097_at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ADPRHL2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-0.979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240528_s_at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EXOC4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202432_at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PPP3CB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224766_at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LOC100506548 /// RPL37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236620_at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LOC101929336 /// RIF1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211401_s_at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FGFR2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231875_at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KIF21A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-0.984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8.96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0.00684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232386_at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VPS13C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1554791_a_at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KANSL1L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-0.987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0.000562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1560116_a_at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NEDD1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0.000329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203827_at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WIPI1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224976_at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NFIA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0.00244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1553605_a_at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ABCA13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0.00343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224429_x_at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211034_s_at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HECTD4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227227_at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0.00528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212375_at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EP400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214250_at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NUMA1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203638_s_at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FGFR2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213353_at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ABCA5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214608_s_at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EYA1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221925_s_at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CSPP1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-0.999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225256_at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CTC-444N24.11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-1.000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1561079_at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ANKRD28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232244_at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KIAA1161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225570_at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SLC41A1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-1.004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214222_at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-1.004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0.000682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243007_at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TTC5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214760_at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ZNF337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230333_at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228131_at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ERCC1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227484_at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SRGAP1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228719_at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ZSWIM7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229918_at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CCDC40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225726_s_at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PLEKHH1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229912_at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SDK1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210491_at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214890_s_at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FAM149A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228077_at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MRI1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215111_s_at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TSC22D1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8.65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1560599_a_at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CEP89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212337_at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TUG1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243896_at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WDR96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0.00550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204863_s_at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IL6ST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-1.025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242349_at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HECTD1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-1.025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0.00156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205464_at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SCNN1B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235252_at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KSR1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226894_at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SLC35A3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229147_at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RASSF6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242142_at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0.000546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215073_s_at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NR2F2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244571_s_at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TTC12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224686_x_at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LRRC37A2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240303_at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TMC5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8.96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215511_at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TCF20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206385_s_at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ANK3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214148_at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ITFG2 /// LOC100507424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220196_at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MUC16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242862_x_at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232527_at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PSMD6-AS2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214798_at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ATP2C2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225444_at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UBN2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238854_at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DYNLL1-AS1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211607_x_at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EGFR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-1.040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1553295_at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ABCA13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216908_x_at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RRN3P1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-1.045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210544_s_at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ALDH3A2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-1.045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0.000699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0.00982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233044_at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209290_s_at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NFIB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1554726_at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ZNF655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221747_at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TNS1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1560089_at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LOC100289019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204028_s_at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RABGAP1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232283_at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LYSMD1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202054_s_at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ALDH3A2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-1.052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235231_at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ZNF789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-1.052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0.000363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209119_x_at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NR2F2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214753_at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N4BP2L2 /// U50535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-1.055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0.000483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0.00788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229951_x_at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231084_at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WDR96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-1.058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233349_at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-1.058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226110_at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PTAR1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-1.058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0.00153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1560081_at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RAD51-AS1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-1.058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225759_x_at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CLMN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231116_at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RP11-190A12.8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-1.061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207495_at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RAB28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213653_at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METTL3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229053_at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SYT17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213649_at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SRSF7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-1.066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0.000487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213029_at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NFIB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-1.066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236717_at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FAM179A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-1.067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203651_at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ZFYVE16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229738_at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-1.069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0.000682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238032_at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-1.071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214092_x_at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SUGP2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-1.071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206993_at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ATP5S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213380_x_at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LOC101930052 /// LOC102724562 /// MST1 /// MST1L /// MST1P2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218652_s_at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PIGG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-1.077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203431_s_at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ARHGAP32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215341_at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201450_s_at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TIA1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215388_s_at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CFH /// CFHR1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209497_s_at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RBM4B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219886_at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CEP97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225805_at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HNRNPU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1560910_at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PPIL6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228318_s_at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CRIPAK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241747_s_at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CUL7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226877_at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RPL32P3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226764_at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ZNF827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0.000515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220257_x_at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NXF2 /// NXF2B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225825_at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C20orf194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1553314_a_at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KIF19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-1.091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218926_at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MYNN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244761_at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C5orf63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41660_at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CELSR1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-1.093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219871_at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KLF3-AS1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221740_x_at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DQ597730 /// LRRC37A2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212361_s_at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ATP2A2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-1.095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218067_s_at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ARGLU1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-1.098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8.56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225054_x_at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LINC00674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238109_at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0.000548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235190_at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0.000697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0.00981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1553440_at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AQP4-AS1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1558953_s_at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CEP164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-1.107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1555568_at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GUSBP2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0.00634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212232_at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FNBP4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-1.109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201737_s_at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38777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1555463_a_at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CHD6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0.00654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230043_at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MUC20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239500_at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EFCAB1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226252_at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ZBTB20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1558768_at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212602_at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WDFY3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238584_at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IQCA1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0.00232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228818_at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226999_at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RNPC3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0.000291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205251_at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PER2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1555847_a_at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LOC284454 /// MIR23A /// MIR24-2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205408_at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MLLT10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1568763_s_at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LOC102724884 /// LOC728613 /// PDCD6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231989_s_at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LOC101060604 /// LOC101929910 /// LOC102725125 /// LOC613037 /// NPIPA5 /// NPIPB3 /// NPIPB4 /// NPIPB5 /// SLC7A5P1 /// SMG1P1 /// SMG1P3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220981_x_at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NXF2 /// NXF2B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-1.124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212362_at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ATP2A2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-1.125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1555373_at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-1.126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211596_s_at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LRIG1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1558686_at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MPV17L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213865_at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DCBLD2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0.00651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232994_s_at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ARHGEF28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234854_at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MDN1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228577_x_at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ODF2L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232984_at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HYDIN /// HYDIN2 /// LOC101930373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0.00381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201447_at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TIA1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0.00611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223005_s_at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TMEM245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226450_at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INSR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220344_at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C11orf16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1556567_at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NAP1L4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213839_at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CLMN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239275_at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FRMPD2 /// FRMPD2P1 /// LOC101930006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0.000670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0.00957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242874_at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RP11-747H7.3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-1.140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226575_at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ZNF462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1558154_at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AF289551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1558425_x_at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LINC00265 /// LOC101929038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-1.148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0.000260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226381_at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-1.150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232525_at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0.000530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218259_at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MKL2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223838_at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TSGA10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234991_at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ZXDC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211086_x_at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NEK1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242800_at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NHS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0.00752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212079_s_at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KMT2A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233893_s_at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UVSSA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-1.161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218768_at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NUP107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-1.163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207950_s_at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ANK3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220917_s_at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WDR19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0.000292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219497_s_at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BCL11A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-1.170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237383_at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-1.171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239022_at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202053_s_at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ALDH3A2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-1.176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214016_s_at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SFPQ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-1.177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233461_x_at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ZNF226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-1.178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229966_at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EWSR1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-1.179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228590_at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PTCD3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212176_at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PNISR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228421_s_at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EFEMP1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1563830_a_at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FHAD1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0.000369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242134_at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226182_s_at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WISP3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-1.187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209185_s_at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IRS2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-1.188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241402_at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TSEN54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-1.188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238357_at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239785_at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DZIP1L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232648_at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PSMA3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0.00559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221556_at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CDC14B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235547_at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N4BP2L2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-1.193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213998_s_at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DDX17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9.66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215046_at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KANSL1L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-1.198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208518_s_at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PER2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-1.200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236241_at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MED31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-1.200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1565436_s_at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KMT2A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-1.201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209442_x_at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ANK3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-1.201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226344_at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ZMAT1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223327_x_at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LOC80154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209006_s_at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LOC101928189 /// RSRP1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1570515_a_at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FILIP1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214294_at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KIAA0485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230500_at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PDE7A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239069_s_at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239307_at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AF001548.5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219511_s_at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SNCAIP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240183_at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TMEM213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1559021_at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C3orf52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214340_at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ALOX12P2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-1.214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224901_at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SCD5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212179_at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PNISR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211494_s_at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SLC4A4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228933_at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NHS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214925_s_at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SPTAN1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-1.221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231073_at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C1orf168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-1.224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0.00807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1557067_s_at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LUC7L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-1.224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0.00087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230827_at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-1.225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243729_at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RP11-747H7.3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-1.225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230270_at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PRPF38B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-1.226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225180_at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TTC14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220108_at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GNA14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231315_at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214850_at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SMA4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223422_s_at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ARHGAP24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-1.234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1554919_s_at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C7orf63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0.000326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0.00622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1554748_at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CLCNKB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242337_at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230142_s_at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CIRBP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239246_at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FARP1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228111_s_at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-1.241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1561430_s_at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MAATS1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238895_at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229712_at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SNAPC3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-1.244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242647_at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USP34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209487_at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RBPMS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7.62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229407_at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SDK1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205316_at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SLC15A2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221264_s_at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TARDBP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242476_at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0.000648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1569974_x_at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BC015774 /// SEPT7P2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225786_at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HNRNPU-AS1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230403_at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RFX3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237227_at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NEK10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-1.263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227809_at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ZC3H6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-1.264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243937_x_at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AGAP6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1554512_a_at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CEP89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231291_at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GIPR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1558854_a_at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-1.280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240145_at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DGKH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229413_s_at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-1.283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227105_at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CSPP1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0.000290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220187_at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STEAP4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-1.288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220713_at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DENND6B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-1.288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227415_at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DGKH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1570202_a_at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MKL2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233375_at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EFCAB2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-1.295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235274_at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GABPB1-AS1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0.000296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0.00584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228811_at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-1.297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207330_at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PZP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-1.301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211220_s_at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HSF2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220952_s_at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PLEKHA5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1561939_at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DYNC2H1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0.000432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0.00734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229111_at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RP4-635E18.8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-1.304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241397_at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0.000561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235080_at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CLUAP1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0.000594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0.00896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235616_at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TSHZ2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227819_at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LGR6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-1.311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0.000654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1554708_s_at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SPATA6L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-1.314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237746_at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201984_s_at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EGFR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-1.317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240230_s_at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AGAP9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-1.317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1559105_at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LEKR1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0.000423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1560001_at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LOC100131581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0.000228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0.00498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1557636_a_at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C7orf57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1565621_at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0.000441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214157_at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GNAS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223007_s_at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TMEM245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209561_at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THBS3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228466_at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GABPB2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-1.324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221103_s_at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WDR52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-1.326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244331_at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-1.332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1557034_s_at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LOC100134445 /// LOC100288778 /// LOC100653296 /// WASH1 /// WASH2P /// WASH3P /// WASH5P /// WASH7P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227260_at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1566505_at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ERVK13-1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213472_at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HNRNPH1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238467_at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DYNLL2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242615_at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CCDC37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239828_at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AK9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-1.340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209184_s_at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IRS2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-1.342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244478_at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LRRC37A3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1562462_at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230561_s_at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KANSL1L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1561207_at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RP11-53B2.2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0.000366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1553604_at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ABCA13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210800_at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TIMM8A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236015_at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244748_at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235412_at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ARHGEF7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0.00715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214712_at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SNX29P2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209170_s_at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GPM6B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1552299_at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AK9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209936_at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RBM5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0.00805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238983_at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NSUN7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215921_at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NPIPA5 /// NPIPB3 /// NPIPB6 /// NPIPB8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205073_at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CYP2J2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238924_at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BMS1P5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235606_at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LINC00883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232964_at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SPDYE1 /// SPDYE2 /// SPDYE2B /// SPDYE5 /// SPDYE6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233839_at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EFCAB6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228287_at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ING5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227432_s_at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225191_at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CIRBP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-1.366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236173_s_at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LRIG1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229325_at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ZZZ3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228528_at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MIR29B2 /// MIR29C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-1.370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238339_x_at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LRIG1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-1.372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229465_s_at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238408_at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-1.374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234681_s_at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CHD6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1556035_s_at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ZNF207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-1.376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0.000575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234006_s_at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TMEM234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239432_at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FLJ31306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208360_s_at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ERVH-4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-1.384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0.000260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1552532_a_at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ATP6V1C2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226419_s_at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SRSF1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204591_at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CHL1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-1.392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204379_s_at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FGFR3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236740_at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217554_at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-1.399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216000_at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-1.400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229497_at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ANKDD1A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-1.401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1555749_at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241310_at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NEK5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214073_at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CTTN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235511_at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238631_at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218918_at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MAN1C1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242080_at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0.000572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227939_s_at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TRA2A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-1.407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0.00353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238658_at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-1.409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234168_at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-1.411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237395_at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CYP4Z1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213792_s_at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INSR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1555942_a_at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MIR205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0.00600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242812_at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HCG18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213742_at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SRSF11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-1.420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235167_at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LOC100190986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226975_at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RNPC3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243938_x_at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224276_at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ZNF33A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-1.424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0.00598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232615_at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-1.426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205997_at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ADAM28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-1.427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1570314_at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1553159_at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DNAH11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236215_at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0.000446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229388_at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LOC101929112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8.03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238239_at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WDR27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1565338_x_at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208078_s_at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SIK1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0.000364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0.00667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213593_s_at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TRA2A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0.00081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221973_at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LOC100506076 /// LOC100506123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-1.449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1559313_at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DQ573539 /// SNX18P3 /// SNX18P3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-1.450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1557867_s_at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C9orf117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9.37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231127_at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207402_at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ZNF132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-1.453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235060_at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LOC100190986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-1.455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0.000628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212454_x_at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HNRNPDL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-1.455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226404_at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RBM39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226412_at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PNISR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1558423_at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LINC00265 /// LOC101929038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-1.465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229169_at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TTC18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-1.469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0.00589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228919_at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-1.478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7.43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226363_at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ABCC5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233516_s_at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SPAG17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0.000257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0.00535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226908_at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LRIG3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-1.488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1565337_at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224209_s_at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GDA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1560353_at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233265_at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-1.493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224517_at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POLR2J4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-1.495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211310_at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EZH1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-1.496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0.00084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220919_s_at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WDR96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-1.496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220092_s_at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ANTXR1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-1.497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226216_at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INSR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-1.501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244786_at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SCARNA13 /// SNHG10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-1.501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242343_x_at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0.000289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0.00576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1560119_at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LINC00937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232381_s_at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8.50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232360_at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EHF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-1.506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1556126_s_at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0.000219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0.00483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214745_at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PLCH1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-1.509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0.00084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210172_at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SF1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235868_at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MGEA5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-1.516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238409_x_at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OXR1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-1.517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0.000156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1557383_a_at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RP5-1092A3.4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229177_at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C16orf89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210365_at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LOC100506403 /// LOC101928269 /// RUNX1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1569157_s_at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LOC100505555 /// ZNF846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-1.532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0.000367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234893_s_at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-1.541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225474_at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MAGI1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-1.541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0.00123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237804_at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DNAH11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0.00195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219389_at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SUSD4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241509_at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-1.555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0.000228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0.00498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219813_at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LATS1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-1.559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238341_at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-1.563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232449_at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BCO2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-1.575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226848_at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-1.582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0.00272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225178_at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TTC14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-1.583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6.69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215904_at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MLLT4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-1.587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230152_at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WDR52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-1.594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81737_at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LOC100505915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-1.596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206318_at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EPPIN /// EPPIN-WFDC6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-1.597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1559812_at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FAM53B-AS1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-1.600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0.000484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0.00788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205583_s_at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ALG13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237910_x_at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FAM92A1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-1.605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228370_at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IPW /// LOC101930404 /// PWARSN /// SNORD107 /// SNORD115-13 /// SNORD115-26 /// SNORD115-7 /// SNORD116-22 /// SNORD116-28 /// SNORD116-4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0.000598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0.00900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219153_s_at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THSD4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-1.608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0.000522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234727_at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-1.609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6.42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216291_at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ZNF440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0.00236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213169_at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SEMA5A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0.000486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213784_at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IFT27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-1.611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0.00080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236542_at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-1.612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60815_at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POLR2J4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-1.617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241436_at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SCNN1G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0.000292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211834_s_at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TP63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0.00893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1554256_a_at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PCNXL2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214341_at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AP1G2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237483_at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-1.640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1560426_at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C12orf55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-1.641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223679_at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CTNNB1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-1.643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238342_at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0.00086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223824_at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RNLS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0.000549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0.00862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228030_at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RBM6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-1.652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230180_at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DDX17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-1.656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212977_at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ACKR3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7.14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224489_at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LOC100294341 /// LOC101929774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0.00984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220854_at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-1.668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220064_at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LOC100506124 /// TTC21B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-1.671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1563958_at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-1.683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1563097_at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DNAH12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7.39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220564_at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RNLS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-1.698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0.00758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244297_at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ANKRD18A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-1.704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0.000116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0.00324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1552343_s_at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PDE7A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-1.704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241635_at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-1.707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1555997_s_at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IGFBP5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-1.710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0.000486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0.00790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1559410_at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-1.711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228640_at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PCDH7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239151_at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BMS1P5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-1.729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0.000244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236000_s_at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-1.736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237912_at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-1.741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241614_at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RP11-471B22.2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-1.741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240547_at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-1.746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0.00266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225656_at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EFHC1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-1.751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6.76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1563259_at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234759_at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LOC100287497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-1.762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1557066_at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LUC7L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-1.769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233623_at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214349_at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7.74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0.00421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237086_at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FOXA1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-1.788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241091_at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AGO3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5.51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0.00257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241797_at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-1.791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0.000072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0.00249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222368_at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-1.793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7.99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0.000239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0.00513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234476_at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-1.803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237527_at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-1.807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231687_at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ERICH3-AS1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-1.813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241193_at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ETS2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-1.818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0.00550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238553_at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AGAP6 /// AGAP9 /// BMS1P5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-1.819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228613_at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RAB11FIP3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-1.825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1566265_at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-1.825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1566502_at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-1.833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0.00200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1557866_at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C9orf117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-1.840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7.26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1568836_at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CLK4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-1.858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0.00288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1558220_at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-1.861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230064_at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-1.863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0.000136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244162_at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-1.873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233198_at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GOLGA2P5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227702_at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CYP4X1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-1.889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6.11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1558075_at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8.27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1559890_a_at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ABI1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-1.890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238625_at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C1orf168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-1.898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0.00369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241628_at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-1.901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1559950_at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FAM66B /// FAM66C /// FAM66D /// LOC101928910 /// LOC102725108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-1.911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242868_at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-1.915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6.87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213488_at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SNED1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-1.939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204734_at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KRT15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-1.954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7.82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0.00088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242393_x_at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AGAP6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-1.957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7.50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216415_at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DNAH3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-1.981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225727_at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PLEKHH1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-1.985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0.00192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207636_at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SERPINI2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-1.987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232603_at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DCDC1 /// DCDC5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-1.999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229427_at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SEMA5A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-2.022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0.00214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1553211_at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ANKFN1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-2.022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6.54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237220_at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-2.023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6.06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1552463_at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SERPINB11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-2.028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6.91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0.00084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1558937_s_at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-2.029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1557270_at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-2.041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222145_at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-2.047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6.22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231106_at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BMS1P6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-2.060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5.93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242121_at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-2.083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5.66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0.000147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0.00377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1553318_at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RIBC1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-2.084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6.35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0.000023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0.00131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240156_at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-2.086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5.16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241673_x_at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-2.135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0.00116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213790_at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ADAM12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-2.191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0.000007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0.00072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244635_s_at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-2.196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0.000034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0.00164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1562562_at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ANKUB1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-2.202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0.000355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0.00655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222940_at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SULT1E1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-2.207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0.000188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0.00441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222835_at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THSD4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-2.288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5.98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0.000004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0.00057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230378_at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SCGB3A1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-2.438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11.50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0.00091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210297_s_at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MSMB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-2.447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10.25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0.000009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0.00086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213432_at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MUC5B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-2.457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5.25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0.000002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0.00040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1556735_at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-2.467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5.84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0.00020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1558777_at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MKL2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-2.497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5.48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0.000006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0.00068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238371_s_at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-2.564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5.38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0.00009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241676_x_at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-2.723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5.19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0.000013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0.00101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222268_x_at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MUC5B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-2.737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10.92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0.00008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238372_s_at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NA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-2.860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5.00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0.000000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0.00004</w:t>
            </w:r>
          </w:p>
        </w:tc>
      </w:tr>
      <w:tr w:rsidR="003450CA" w:rsidRPr="00D72EFD" w:rsidTr="003450CA">
        <w:trPr>
          <w:trHeight w:val="300"/>
        </w:trPr>
        <w:tc>
          <w:tcPr>
            <w:tcW w:w="1915" w:type="dxa"/>
            <w:noWrap/>
            <w:hideMark/>
          </w:tcPr>
          <w:p w:rsidR="00D72EFD" w:rsidRPr="00D72EFD" w:rsidRDefault="00D72EFD">
            <w:pPr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207430_s_at</w:t>
            </w:r>
          </w:p>
        </w:tc>
        <w:tc>
          <w:tcPr>
            <w:tcW w:w="1877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MSMB</w:t>
            </w:r>
          </w:p>
        </w:tc>
        <w:tc>
          <w:tcPr>
            <w:tcW w:w="1158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-2.899</w:t>
            </w:r>
          </w:p>
        </w:tc>
        <w:tc>
          <w:tcPr>
            <w:tcW w:w="1281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10.72</w:t>
            </w:r>
          </w:p>
        </w:tc>
        <w:tc>
          <w:tcPr>
            <w:tcW w:w="1419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0.000001</w:t>
            </w:r>
          </w:p>
        </w:tc>
        <w:tc>
          <w:tcPr>
            <w:tcW w:w="1366" w:type="dxa"/>
            <w:noWrap/>
            <w:hideMark/>
          </w:tcPr>
          <w:p w:rsidR="00D72EFD" w:rsidRPr="00D72EFD" w:rsidRDefault="00D72EFD" w:rsidP="003450CA">
            <w:pPr>
              <w:jc w:val="center"/>
              <w:rPr>
                <w:sz w:val="20"/>
                <w:szCs w:val="20"/>
              </w:rPr>
            </w:pPr>
            <w:r w:rsidRPr="00D72EFD">
              <w:rPr>
                <w:sz w:val="20"/>
                <w:szCs w:val="20"/>
              </w:rPr>
              <w:t>0.00032</w:t>
            </w:r>
          </w:p>
        </w:tc>
      </w:tr>
    </w:tbl>
    <w:p w:rsidR="00C44EF4" w:rsidRDefault="00C44EF4" w:rsidP="001028E4">
      <w:pPr>
        <w:rPr>
          <w:sz w:val="20"/>
          <w:szCs w:val="20"/>
        </w:rPr>
      </w:pPr>
    </w:p>
    <w:p w:rsidR="0088762F" w:rsidRPr="001028E4" w:rsidRDefault="0088762F" w:rsidP="001028E4">
      <w:pPr>
        <w:rPr>
          <w:sz w:val="20"/>
          <w:szCs w:val="20"/>
        </w:rPr>
      </w:pPr>
    </w:p>
    <w:sectPr w:rsidR="0088762F" w:rsidRPr="001028E4" w:rsidSect="001028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8E4"/>
    <w:rsid w:val="001028E4"/>
    <w:rsid w:val="003450CA"/>
    <w:rsid w:val="00537D7D"/>
    <w:rsid w:val="0088762F"/>
    <w:rsid w:val="008D7C6A"/>
    <w:rsid w:val="00C44EF4"/>
    <w:rsid w:val="00D7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2955957-51C9-4A7A-96EF-F2E5AA2F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4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D72EF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2EFD"/>
    <w:rPr>
      <w:color w:val="954F72"/>
      <w:u w:val="single"/>
    </w:rPr>
  </w:style>
  <w:style w:type="paragraph" w:styleId="NoSpacing">
    <w:name w:val="No Spacing"/>
    <w:uiPriority w:val="1"/>
    <w:qFormat/>
    <w:rsid w:val="003450CA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D1FFE07E.dotm</Template>
  <TotalTime>6</TotalTime>
  <Pages>39</Pages>
  <Words>11528</Words>
  <Characters>65710</Characters>
  <Application>Microsoft Office Word</Application>
  <DocSecurity>0</DocSecurity>
  <Lines>547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Leicester</Company>
  <LinksUpToDate>false</LinksUpToDate>
  <CharactersWithSpaces>77084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Brightling, Christopher E. (Prof.)</dc:creator>
  <cp:keywords/>
  <dc:description/>
  <cp:lastModifiedBy>Brightling, Christopher E. (Prof.)</cp:lastModifiedBy>
  <cp:revision>3</cp:revision>
  <dcterms:created xsi:type="dcterms:W3CDTF">2019-04-02T09:36:00Z</dcterms:created>
  <dcterms:modified xsi:type="dcterms:W3CDTF">2019-04-02T09:42:00Z</dcterms:modified>
</cp:coreProperties>
</file>